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1D500E1" w:rsidR="004F0988" w:rsidRPr="008A2344" w:rsidRDefault="004F0988" w:rsidP="00012EE6">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012EE6">
              <w:t>5</w:t>
            </w:r>
            <w:r w:rsidRPr="008A2344">
              <w:t>.</w:t>
            </w:r>
            <w:r w:rsidR="00965418">
              <w:t>0</w:t>
            </w:r>
            <w:bookmarkEnd w:id="3"/>
            <w:r w:rsidRPr="008A2344">
              <w:t xml:space="preserve"> </w:t>
            </w:r>
            <w:r w:rsidRPr="008A2344">
              <w:rPr>
                <w:sz w:val="32"/>
              </w:rPr>
              <w:t>(</w:t>
            </w:r>
            <w:bookmarkStart w:id="4" w:name="issueDate"/>
            <w:r w:rsidR="00151991" w:rsidRPr="008A2344">
              <w:rPr>
                <w:sz w:val="32"/>
              </w:rPr>
              <w:t>202</w:t>
            </w:r>
            <w:r w:rsidR="00151991">
              <w:rPr>
                <w:sz w:val="32"/>
              </w:rPr>
              <w:t>1</w:t>
            </w:r>
            <w:r w:rsidRPr="008A2344">
              <w:rPr>
                <w:sz w:val="32"/>
              </w:rPr>
              <w:t>-</w:t>
            </w:r>
            <w:bookmarkEnd w:id="4"/>
            <w:r w:rsidR="00012EE6">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9BFA44C"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D70050">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47511383"/>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47511384"/>
      <w:bookmarkEnd w:id="20"/>
      <w:r w:rsidRPr="004D3578">
        <w:lastRenderedPageBreak/>
        <w:t>1</w:t>
      </w:r>
      <w:r w:rsidRPr="004D3578">
        <w:tab/>
        <w:t>Scope</w:t>
      </w:r>
      <w:bookmarkEnd w:id="21"/>
    </w:p>
    <w:p w14:paraId="02EDA798" w14:textId="17FC1DE0" w:rsidR="008A2344" w:rsidRDefault="008A2344" w:rsidP="008A2344">
      <w:bookmarkStart w:id="22" w:name="references"/>
      <w:bookmarkEnd w:id="22"/>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47511385"/>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47511386"/>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47511387"/>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47511388"/>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47511389"/>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47511390"/>
      <w:bookmarkEnd w:id="29"/>
      <w:r w:rsidRPr="004D3578">
        <w:t>4</w:t>
      </w:r>
      <w:r w:rsidRPr="004D3578">
        <w:tab/>
      </w:r>
      <w:r w:rsidR="008A2344">
        <w:t>Background</w:t>
      </w:r>
      <w:bookmarkEnd w:id="30"/>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47511391"/>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47511392"/>
      <w:bookmarkEnd w:id="32"/>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3"/>
      <w:bookmarkEnd w:id="34"/>
      <w:bookmarkEnd w:id="35"/>
      <w:bookmarkEnd w:id="36"/>
      <w:bookmarkEnd w:id="37"/>
    </w:p>
    <w:p w14:paraId="593253E7" w14:textId="41317EF1" w:rsidR="00C90EF0" w:rsidRPr="00616096" w:rsidRDefault="00C90EF0" w:rsidP="00C90EF0">
      <w:pPr>
        <w:pStyle w:val="Heading2"/>
        <w:rPr>
          <w:rFonts w:ascii="Calibri" w:hAnsi="Calibri"/>
          <w:sz w:val="22"/>
          <w:szCs w:val="22"/>
          <w:lang w:val="en-US" w:eastAsia="zh-CN"/>
        </w:rPr>
      </w:pPr>
      <w:bookmarkStart w:id="38" w:name="_Toc441571534"/>
      <w:bookmarkStart w:id="39" w:name="_Toc47088270"/>
      <w:bookmarkStart w:id="40"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8"/>
      <w:bookmarkEnd w:id="39"/>
      <w:bookmarkEnd w:id="40"/>
    </w:p>
    <w:p w14:paraId="7AC9B66E" w14:textId="77777777" w:rsidR="00C90EF0" w:rsidRDefault="00C90EF0" w:rsidP="00C90EF0">
      <w:pPr>
        <w:pStyle w:val="Heading3"/>
      </w:pPr>
      <w:bookmarkStart w:id="41" w:name="_Toc441571535"/>
      <w:bookmarkStart w:id="42" w:name="_Toc47088271"/>
      <w:bookmarkStart w:id="43" w:name="_Toc47511394"/>
      <w:r>
        <w:t>5.1.1</w:t>
      </w:r>
      <w:r w:rsidRPr="00F00C5E">
        <w:rPr>
          <w:rFonts w:ascii="Calibri" w:hAnsi="Calibri"/>
          <w:sz w:val="22"/>
          <w:szCs w:val="22"/>
          <w:lang w:eastAsia="sv-SE"/>
        </w:rPr>
        <w:tab/>
      </w:r>
      <w:r w:rsidRPr="00725D82">
        <w:t>Channel bandwidths per operating band for CA</w:t>
      </w:r>
      <w:bookmarkEnd w:id="41"/>
      <w:bookmarkEnd w:id="42"/>
      <w:bookmarkEnd w:id="43"/>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44" w:name="_Toc441571537"/>
      <w:bookmarkStart w:id="45" w:name="_Toc47088272"/>
      <w:bookmarkStart w:id="46"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
      <w:bookmarkEnd w:id="45"/>
      <w:bookmarkEnd w:id="46"/>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7" w:name="OLE_LINK57"/>
            <w:r>
              <w:rPr>
                <w:rFonts w:ascii="Arial" w:eastAsia="Times New Roman" w:hAnsi="Arial" w:cs="Arial"/>
                <w:sz w:val="18"/>
              </w:rPr>
              <w:t>0.</w:t>
            </w:r>
            <w:bookmarkEnd w:id="47"/>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48" w:name="_Toc441571538"/>
      <w:bookmarkStart w:id="49" w:name="_Toc47088273"/>
      <w:bookmarkStart w:id="50"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8"/>
      <w:bookmarkEnd w:id="49"/>
      <w:bookmarkEnd w:id="50"/>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5pt;height:16.35pt" o:ole="">
                  <v:imagedata r:id="rId12" o:title=""/>
                </v:shape>
                <o:OLEObject Type="Embed" ProgID="Equation.DSMT4" ShapeID="_x0000_i1025" DrawAspect="Content" ObjectID="_1698588622"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1"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1"/>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ins w:id="52" w:author="Mohammad ABDI ABYANEH" w:date="2021-11-16T17:01:00Z"/>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AB6342">
            <w:pPr>
              <w:keepNext/>
              <w:keepLines/>
              <w:spacing w:after="0"/>
              <w:jc w:val="center"/>
              <w:rPr>
                <w:ins w:id="53" w:author="Mohammad ABDI ABYANEH" w:date="2021-11-16T17:01:00Z"/>
                <w:rFonts w:ascii="Arial" w:hAnsi="Arial"/>
                <w:b/>
                <w:sz w:val="18"/>
                <w:lang w:eastAsia="ja-JP"/>
              </w:rPr>
            </w:pPr>
            <w:ins w:id="54" w:author="Mohammad ABDI ABYANEH" w:date="2021-11-16T17:01: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AB6342">
            <w:pPr>
              <w:keepNext/>
              <w:keepLines/>
              <w:spacing w:after="0"/>
              <w:jc w:val="center"/>
              <w:rPr>
                <w:ins w:id="55" w:author="Mohammad ABDI ABYANEH" w:date="2021-11-16T17:01:00Z"/>
                <w:rFonts w:ascii="Arial" w:hAnsi="Arial"/>
                <w:b/>
                <w:sz w:val="18"/>
                <w:lang w:eastAsia="zh-CN"/>
              </w:rPr>
            </w:pPr>
            <w:ins w:id="56" w:author="Mohammad ABDI ABYANEH" w:date="2021-11-16T17:01: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AB6342">
            <w:pPr>
              <w:keepNext/>
              <w:keepLines/>
              <w:spacing w:after="0"/>
              <w:jc w:val="center"/>
              <w:rPr>
                <w:ins w:id="57" w:author="Mohammad ABDI ABYANEH" w:date="2021-11-16T17:01:00Z"/>
                <w:rFonts w:ascii="Arial" w:hAnsi="Arial"/>
                <w:b/>
                <w:sz w:val="18"/>
                <w:lang w:eastAsia="ja-JP"/>
              </w:rPr>
            </w:pPr>
            <w:ins w:id="58" w:author="Mohammad ABDI ABYANEH" w:date="2021-11-16T17:01:00Z">
              <w:r w:rsidRPr="003126E1">
                <w:rPr>
                  <w:rFonts w:ascii="Arial" w:hAnsi="Arial"/>
                  <w:b/>
                  <w:sz w:val="18"/>
                  <w:lang w:eastAsia="ja-JP"/>
                </w:rPr>
                <w:t>ΔTIB,c [dB]</w:t>
              </w:r>
            </w:ins>
          </w:p>
        </w:tc>
      </w:tr>
      <w:tr w:rsidR="00573381" w:rsidRPr="003126E1" w14:paraId="43A37EFE" w14:textId="77777777" w:rsidTr="00AB6342">
        <w:trPr>
          <w:tblHeader/>
          <w:jc w:val="center"/>
          <w:ins w:id="59" w:author="Mohammad ABDI ABYANEH" w:date="2021-11-16T17:01:00Z"/>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AB6342">
            <w:pPr>
              <w:keepNext/>
              <w:keepLines/>
              <w:spacing w:after="0"/>
              <w:jc w:val="center"/>
              <w:rPr>
                <w:ins w:id="60" w:author="Mohammad ABDI ABYANEH" w:date="2021-11-16T17:01:00Z"/>
                <w:rFonts w:ascii="Arial" w:hAnsi="Arial"/>
                <w:b/>
                <w:sz w:val="18"/>
                <w:lang w:eastAsia="ja-JP"/>
              </w:rPr>
            </w:pPr>
            <w:ins w:id="61" w:author="Mohammad ABDI ABYANEH" w:date="2021-11-16T17:01:00Z">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p w14:paraId="1972BB7E" w14:textId="77777777" w:rsidR="00573381" w:rsidRPr="003126E1" w:rsidRDefault="00573381" w:rsidP="00AB6342">
            <w:pPr>
              <w:keepNext/>
              <w:keepLines/>
              <w:spacing w:after="0"/>
              <w:jc w:val="center"/>
              <w:rPr>
                <w:ins w:id="62" w:author="Mohammad ABDI ABYANEH" w:date="2021-11-16T17:01: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AB6342">
            <w:pPr>
              <w:keepNext/>
              <w:keepLines/>
              <w:spacing w:after="0"/>
              <w:jc w:val="center"/>
              <w:rPr>
                <w:ins w:id="63" w:author="Mohammad ABDI ABYANEH" w:date="2021-11-16T17:01:00Z"/>
                <w:rFonts w:ascii="Arial" w:hAnsi="Arial"/>
                <w:b/>
                <w:sz w:val="18"/>
                <w:lang w:eastAsia="zh-CN"/>
              </w:rPr>
            </w:pPr>
            <w:ins w:id="64" w:author="Mohammad ABDI ABYANEH" w:date="2021-11-16T17:01: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AB6342">
            <w:pPr>
              <w:keepNext/>
              <w:keepLines/>
              <w:spacing w:after="0"/>
              <w:jc w:val="center"/>
              <w:rPr>
                <w:ins w:id="65" w:author="Mohammad ABDI ABYANEH" w:date="2021-11-16T17:01:00Z"/>
                <w:rFonts w:ascii="Arial" w:hAnsi="Arial"/>
                <w:b/>
                <w:sz w:val="18"/>
                <w:lang w:eastAsia="ja-JP"/>
              </w:rPr>
            </w:pPr>
            <w:ins w:id="66" w:author="Mohammad ABDI ABYANEH" w:date="2021-11-16T17:01:00Z">
              <w:r>
                <w:rPr>
                  <w:rFonts w:ascii="Arial" w:hAnsi="Arial"/>
                  <w:b/>
                  <w:sz w:val="18"/>
                  <w:lang w:eastAsia="ja-JP"/>
                </w:rPr>
                <w:t>0.5</w:t>
              </w:r>
            </w:ins>
          </w:p>
        </w:tc>
      </w:tr>
      <w:tr w:rsidR="00573381" w:rsidRPr="003126E1" w14:paraId="6BF01726" w14:textId="77777777" w:rsidTr="00AB6342">
        <w:trPr>
          <w:trHeight w:val="90"/>
          <w:tblHeader/>
          <w:jc w:val="center"/>
          <w:ins w:id="67" w:author="Mohammad ABDI ABYANEH" w:date="2021-11-16T17:01:00Z"/>
        </w:trPr>
        <w:tc>
          <w:tcPr>
            <w:tcW w:w="1535" w:type="dxa"/>
            <w:vMerge/>
            <w:tcBorders>
              <w:left w:val="single" w:sz="4" w:space="0" w:color="auto"/>
              <w:right w:val="single" w:sz="4" w:space="0" w:color="auto"/>
            </w:tcBorders>
            <w:vAlign w:val="center"/>
          </w:tcPr>
          <w:p w14:paraId="724BB14F" w14:textId="77777777" w:rsidR="00573381" w:rsidRPr="003126E1" w:rsidRDefault="00573381" w:rsidP="00AB6342">
            <w:pPr>
              <w:keepNext/>
              <w:keepLines/>
              <w:spacing w:after="0"/>
              <w:jc w:val="center"/>
              <w:rPr>
                <w:ins w:id="68" w:author="Mohammad ABDI ABYANEH" w:date="2021-11-16T17:01: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AB6342">
            <w:pPr>
              <w:keepNext/>
              <w:keepLines/>
              <w:spacing w:after="0"/>
              <w:jc w:val="center"/>
              <w:rPr>
                <w:ins w:id="69" w:author="Mohammad ABDI ABYANEH" w:date="2021-11-16T17:01:00Z"/>
                <w:rFonts w:ascii="Arial" w:hAnsi="Arial"/>
                <w:b/>
                <w:sz w:val="18"/>
                <w:lang w:eastAsia="zh-CN"/>
              </w:rPr>
            </w:pPr>
            <w:ins w:id="70" w:author="Mohammad ABDI ABYANEH" w:date="2021-11-16T17:01:00Z">
              <w:r>
                <w:rPr>
                  <w:rFonts w:ascii="Arial" w:hAnsi="Arial"/>
                  <w:b/>
                  <w:sz w:val="18"/>
                  <w:lang w:eastAsia="zh-CN"/>
                </w:rPr>
                <w:t>2</w:t>
              </w:r>
              <w:r w:rsidRPr="003126E1">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573381">
            <w:pPr>
              <w:keepNext/>
              <w:keepLines/>
              <w:spacing w:after="0"/>
              <w:jc w:val="center"/>
              <w:rPr>
                <w:ins w:id="71" w:author="Mohammad ABDI ABYANEH" w:date="2021-11-16T17:01:00Z"/>
                <w:rFonts w:ascii="Arial" w:hAnsi="Arial"/>
                <w:b/>
                <w:sz w:val="18"/>
                <w:lang w:eastAsia="ja-JP"/>
              </w:rPr>
            </w:pPr>
            <w:ins w:id="72" w:author="Mohammad ABDI ABYANEH" w:date="2021-11-16T17:01:00Z">
              <w:r>
                <w:rPr>
                  <w:rFonts w:ascii="Arial" w:hAnsi="Arial"/>
                  <w:b/>
                  <w:sz w:val="18"/>
                  <w:lang w:eastAsia="ja-JP"/>
                </w:rPr>
                <w:t>0.</w:t>
              </w:r>
            </w:ins>
            <w:ins w:id="73" w:author="Mohammad ABDI ABYANEH" w:date="2021-11-16T17:02:00Z">
              <w:r>
                <w:rPr>
                  <w:rFonts w:ascii="Arial" w:hAnsi="Arial"/>
                  <w:b/>
                  <w:sz w:val="18"/>
                  <w:lang w:eastAsia="ja-JP"/>
                </w:rPr>
                <w:t>7</w:t>
              </w:r>
            </w:ins>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bookmarkStart w:id="74" w:name="_GoBack"/>
        <w:bookmarkEnd w:id="74"/>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lastRenderedPageBreak/>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5467557A" w14:textId="349EE916" w:rsidR="009121FE" w:rsidRPr="00151991" w:rsidDel="00573381" w:rsidRDefault="009121FE" w:rsidP="00151991">
      <w:pPr>
        <w:pStyle w:val="TH"/>
        <w:rPr>
          <w:del w:id="75" w:author="Mohammad ABDI ABYANEH" w:date="2021-11-16T17:02:00Z"/>
          <w:rFonts w:cs="Arial"/>
          <w:sz w:val="22"/>
        </w:rPr>
      </w:pPr>
      <w:del w:id="76" w:author="Mohammad ABDI ABYANEH" w:date="2021-11-16T17:02:00Z">
        <w:r w:rsidDel="00573381">
          <w:delText>Table 5.</w:delText>
        </w:r>
        <w:r w:rsidR="00AC1EA8" w:rsidDel="00573381">
          <w:delText>7</w:delText>
        </w:r>
        <w:r w:rsidDel="00573381">
          <w:delText>.3</w:delText>
        </w:r>
        <w:r w:rsidRPr="001D386E" w:rsidDel="00573381">
          <w:delText>-</w:delText>
        </w:r>
        <w:r w:rsidDel="00573381">
          <w:delText>1</w:delText>
        </w:r>
        <w:r w:rsidRPr="001D386E" w:rsidDel="00573381">
          <w:delText>: Reference sensitivity for carrier aggregation QPSK P</w:delText>
        </w:r>
        <w:r w:rsidRPr="001D386E" w:rsidDel="00573381">
          <w:rPr>
            <w:vertAlign w:val="subscript"/>
          </w:rPr>
          <w:delText>REFSENS, CA</w:delText>
        </w:r>
        <w:r w:rsidRPr="001D386E" w:rsidDel="00573381">
          <w:delText xml:space="preserve"> (exceptions due to harmonic issue)</w:delText>
        </w:r>
      </w:del>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991"/>
        <w:gridCol w:w="989"/>
        <w:gridCol w:w="852"/>
        <w:gridCol w:w="894"/>
        <w:gridCol w:w="948"/>
        <w:gridCol w:w="948"/>
        <w:gridCol w:w="948"/>
        <w:gridCol w:w="944"/>
      </w:tblGrid>
      <w:tr w:rsidR="009121FE" w:rsidRPr="001D386E" w:rsidDel="00573381" w14:paraId="10173923" w14:textId="579DB7D8" w:rsidTr="009121FE">
        <w:trPr>
          <w:trHeight w:val="255"/>
          <w:del w:id="77" w:author="Mohammad ABDI ABYANEH" w:date="2021-11-16T17:02:00Z"/>
        </w:trPr>
        <w:tc>
          <w:tcPr>
            <w:tcW w:w="5000" w:type="pct"/>
            <w:gridSpan w:val="9"/>
            <w:shd w:val="clear" w:color="auto" w:fill="auto"/>
            <w:vAlign w:val="center"/>
          </w:tcPr>
          <w:p w14:paraId="1B470F00" w14:textId="4F0A4249" w:rsidR="009121FE" w:rsidRPr="001D386E" w:rsidDel="00573381" w:rsidRDefault="009121FE" w:rsidP="009121FE">
            <w:pPr>
              <w:pStyle w:val="TAH"/>
              <w:rPr>
                <w:del w:id="78" w:author="Mohammad ABDI ABYANEH" w:date="2021-11-16T17:02:00Z"/>
              </w:rPr>
            </w:pPr>
            <w:del w:id="79" w:author="Mohammad ABDI ABYANEH" w:date="2021-11-16T17:02:00Z">
              <w:r w:rsidRPr="001D386E" w:rsidDel="00573381">
                <w:delText>Channel bandwidth</w:delText>
              </w:r>
            </w:del>
          </w:p>
        </w:tc>
      </w:tr>
      <w:tr w:rsidR="009121FE" w:rsidRPr="001D386E" w:rsidDel="00573381" w14:paraId="138DA1CF" w14:textId="7FB5D93E" w:rsidTr="009121FE">
        <w:trPr>
          <w:trHeight w:val="255"/>
          <w:del w:id="80" w:author="Mohammad ABDI ABYANEH" w:date="2021-11-16T17:02:00Z"/>
        </w:trPr>
        <w:tc>
          <w:tcPr>
            <w:tcW w:w="1074" w:type="pct"/>
            <w:shd w:val="clear" w:color="auto" w:fill="auto"/>
            <w:vAlign w:val="center"/>
          </w:tcPr>
          <w:p w14:paraId="65F7A7CA" w14:textId="7760915D" w:rsidR="009121FE" w:rsidRPr="001D386E" w:rsidDel="00573381" w:rsidRDefault="009121FE" w:rsidP="009121FE">
            <w:pPr>
              <w:pStyle w:val="TAH"/>
              <w:rPr>
                <w:del w:id="81" w:author="Mohammad ABDI ABYANEH" w:date="2021-11-16T17:02:00Z"/>
              </w:rPr>
            </w:pPr>
            <w:del w:id="82" w:author="Mohammad ABDI ABYANEH" w:date="2021-11-16T17:02:00Z">
              <w:r w:rsidRPr="001D386E" w:rsidDel="00573381">
                <w:delText>EUTRA CA Configuration</w:delText>
              </w:r>
            </w:del>
          </w:p>
        </w:tc>
        <w:tc>
          <w:tcPr>
            <w:tcW w:w="518" w:type="pct"/>
            <w:shd w:val="clear" w:color="auto" w:fill="auto"/>
            <w:vAlign w:val="center"/>
          </w:tcPr>
          <w:p w14:paraId="68ECD370" w14:textId="28B62343" w:rsidR="009121FE" w:rsidRPr="001D386E" w:rsidDel="00573381" w:rsidRDefault="009121FE" w:rsidP="009121FE">
            <w:pPr>
              <w:pStyle w:val="TAH"/>
              <w:rPr>
                <w:del w:id="83" w:author="Mohammad ABDI ABYANEH" w:date="2021-11-16T17:02:00Z"/>
              </w:rPr>
            </w:pPr>
            <w:del w:id="84" w:author="Mohammad ABDI ABYANEH" w:date="2021-11-16T17:02:00Z">
              <w:r w:rsidRPr="001D386E" w:rsidDel="00573381">
                <w:delText>EUTRA band</w:delText>
              </w:r>
            </w:del>
          </w:p>
        </w:tc>
        <w:tc>
          <w:tcPr>
            <w:tcW w:w="517" w:type="pct"/>
            <w:shd w:val="clear" w:color="auto" w:fill="auto"/>
            <w:vAlign w:val="center"/>
          </w:tcPr>
          <w:p w14:paraId="60784E78" w14:textId="614F0553" w:rsidR="009121FE" w:rsidRPr="001D386E" w:rsidDel="00573381" w:rsidRDefault="009121FE" w:rsidP="009121FE">
            <w:pPr>
              <w:pStyle w:val="TAH"/>
              <w:rPr>
                <w:del w:id="85" w:author="Mohammad ABDI ABYANEH" w:date="2021-11-16T17:02:00Z"/>
              </w:rPr>
            </w:pPr>
            <w:del w:id="86" w:author="Mohammad ABDI ABYANEH" w:date="2021-11-16T17:02:00Z">
              <w:r w:rsidRPr="001D386E" w:rsidDel="00573381">
                <w:delText>1.4 MHz</w:delText>
              </w:r>
              <w:r w:rsidRPr="001D386E" w:rsidDel="00573381">
                <w:br/>
                <w:delText>(dBm)</w:delText>
              </w:r>
            </w:del>
          </w:p>
        </w:tc>
        <w:tc>
          <w:tcPr>
            <w:tcW w:w="445" w:type="pct"/>
            <w:shd w:val="clear" w:color="auto" w:fill="auto"/>
            <w:vAlign w:val="center"/>
          </w:tcPr>
          <w:p w14:paraId="0267492F" w14:textId="2FF6B14A" w:rsidR="009121FE" w:rsidRPr="001D386E" w:rsidDel="00573381" w:rsidRDefault="009121FE" w:rsidP="009121FE">
            <w:pPr>
              <w:pStyle w:val="TAH"/>
              <w:rPr>
                <w:del w:id="87" w:author="Mohammad ABDI ABYANEH" w:date="2021-11-16T17:02:00Z"/>
              </w:rPr>
            </w:pPr>
            <w:del w:id="88" w:author="Mohammad ABDI ABYANEH" w:date="2021-11-16T17:02:00Z">
              <w:r w:rsidRPr="001D386E" w:rsidDel="00573381">
                <w:delText>3 MHz</w:delText>
              </w:r>
              <w:r w:rsidRPr="001D386E" w:rsidDel="00573381">
                <w:br/>
                <w:delText>(dBm)</w:delText>
              </w:r>
            </w:del>
          </w:p>
        </w:tc>
        <w:tc>
          <w:tcPr>
            <w:tcW w:w="467" w:type="pct"/>
            <w:shd w:val="clear" w:color="auto" w:fill="auto"/>
            <w:vAlign w:val="center"/>
          </w:tcPr>
          <w:p w14:paraId="4F6F3FA7" w14:textId="543E28E7" w:rsidR="009121FE" w:rsidRPr="001D386E" w:rsidDel="00573381" w:rsidRDefault="009121FE" w:rsidP="009121FE">
            <w:pPr>
              <w:pStyle w:val="TAH"/>
              <w:rPr>
                <w:del w:id="89" w:author="Mohammad ABDI ABYANEH" w:date="2021-11-16T17:02:00Z"/>
              </w:rPr>
            </w:pPr>
            <w:del w:id="90" w:author="Mohammad ABDI ABYANEH" w:date="2021-11-16T17:02:00Z">
              <w:r w:rsidRPr="001D386E" w:rsidDel="00573381">
                <w:delText>5 MHz</w:delText>
              </w:r>
              <w:r w:rsidRPr="001D386E" w:rsidDel="00573381">
                <w:br/>
                <w:delText>(dBm)</w:delText>
              </w:r>
            </w:del>
          </w:p>
        </w:tc>
        <w:tc>
          <w:tcPr>
            <w:tcW w:w="495" w:type="pct"/>
            <w:shd w:val="clear" w:color="auto" w:fill="auto"/>
            <w:vAlign w:val="center"/>
          </w:tcPr>
          <w:p w14:paraId="79E9D09E" w14:textId="67958514" w:rsidR="009121FE" w:rsidRPr="001D386E" w:rsidDel="00573381" w:rsidRDefault="009121FE" w:rsidP="009121FE">
            <w:pPr>
              <w:pStyle w:val="TAH"/>
              <w:rPr>
                <w:del w:id="91" w:author="Mohammad ABDI ABYANEH" w:date="2021-11-16T17:02:00Z"/>
              </w:rPr>
            </w:pPr>
            <w:del w:id="92" w:author="Mohammad ABDI ABYANEH" w:date="2021-11-16T17:02:00Z">
              <w:r w:rsidRPr="001D386E" w:rsidDel="00573381">
                <w:delText>10 MHz</w:delText>
              </w:r>
              <w:r w:rsidRPr="001D386E" w:rsidDel="00573381">
                <w:br/>
                <w:delText>(dBm)</w:delText>
              </w:r>
            </w:del>
          </w:p>
        </w:tc>
        <w:tc>
          <w:tcPr>
            <w:tcW w:w="495" w:type="pct"/>
            <w:shd w:val="clear" w:color="auto" w:fill="auto"/>
            <w:vAlign w:val="center"/>
          </w:tcPr>
          <w:p w14:paraId="19F54446" w14:textId="3E318D60" w:rsidR="009121FE" w:rsidRPr="001D386E" w:rsidDel="00573381" w:rsidRDefault="009121FE" w:rsidP="009121FE">
            <w:pPr>
              <w:pStyle w:val="TAH"/>
              <w:rPr>
                <w:del w:id="93" w:author="Mohammad ABDI ABYANEH" w:date="2021-11-16T17:02:00Z"/>
              </w:rPr>
            </w:pPr>
            <w:del w:id="94" w:author="Mohammad ABDI ABYANEH" w:date="2021-11-16T17:02:00Z">
              <w:r w:rsidRPr="001D386E" w:rsidDel="00573381">
                <w:delText>15 MHz</w:delText>
              </w:r>
              <w:r w:rsidRPr="001D386E" w:rsidDel="00573381">
                <w:br/>
                <w:delText>(dBm)</w:delText>
              </w:r>
            </w:del>
          </w:p>
        </w:tc>
        <w:tc>
          <w:tcPr>
            <w:tcW w:w="495" w:type="pct"/>
            <w:shd w:val="clear" w:color="auto" w:fill="auto"/>
            <w:vAlign w:val="center"/>
          </w:tcPr>
          <w:p w14:paraId="7148E31B" w14:textId="1BB0C242" w:rsidR="009121FE" w:rsidRPr="001D386E" w:rsidDel="00573381" w:rsidRDefault="009121FE" w:rsidP="009121FE">
            <w:pPr>
              <w:pStyle w:val="TAH"/>
              <w:rPr>
                <w:del w:id="95" w:author="Mohammad ABDI ABYANEH" w:date="2021-11-16T17:02:00Z"/>
              </w:rPr>
            </w:pPr>
            <w:del w:id="96" w:author="Mohammad ABDI ABYANEH" w:date="2021-11-16T17:02:00Z">
              <w:r w:rsidRPr="001D386E" w:rsidDel="00573381">
                <w:delText>20 MHz</w:delText>
              </w:r>
              <w:r w:rsidRPr="001D386E" w:rsidDel="00573381">
                <w:br/>
                <w:delText>(dBm)</w:delText>
              </w:r>
            </w:del>
          </w:p>
        </w:tc>
        <w:tc>
          <w:tcPr>
            <w:tcW w:w="493" w:type="pct"/>
            <w:shd w:val="clear" w:color="auto" w:fill="auto"/>
            <w:vAlign w:val="center"/>
          </w:tcPr>
          <w:p w14:paraId="143D6D0F" w14:textId="4B00FB4F" w:rsidR="009121FE" w:rsidRPr="001D386E" w:rsidDel="00573381" w:rsidRDefault="009121FE" w:rsidP="009121FE">
            <w:pPr>
              <w:pStyle w:val="TAH"/>
              <w:rPr>
                <w:del w:id="97" w:author="Mohammad ABDI ABYANEH" w:date="2021-11-16T17:02:00Z"/>
              </w:rPr>
            </w:pPr>
            <w:del w:id="98" w:author="Mohammad ABDI ABYANEH" w:date="2021-11-16T17:02:00Z">
              <w:r w:rsidRPr="001D386E" w:rsidDel="00573381">
                <w:delText>Duplex mode</w:delText>
              </w:r>
            </w:del>
          </w:p>
        </w:tc>
      </w:tr>
      <w:tr w:rsidR="009121FE" w:rsidRPr="001D386E" w:rsidDel="00573381" w14:paraId="69EDE34B" w14:textId="53120DF0" w:rsidTr="009121FE">
        <w:trPr>
          <w:trHeight w:val="255"/>
          <w:del w:id="99" w:author="Mohammad ABDI ABYANEH" w:date="2021-11-16T17:02:00Z"/>
        </w:trPr>
        <w:tc>
          <w:tcPr>
            <w:tcW w:w="1075" w:type="pct"/>
            <w:shd w:val="clear" w:color="auto" w:fill="auto"/>
            <w:vAlign w:val="center"/>
          </w:tcPr>
          <w:p w14:paraId="3B852F02" w14:textId="32A6EEB1" w:rsidR="009121FE" w:rsidRPr="001D386E" w:rsidDel="00573381" w:rsidRDefault="009121FE" w:rsidP="009121FE">
            <w:pPr>
              <w:pStyle w:val="TAC"/>
              <w:rPr>
                <w:del w:id="100" w:author="Mohammad ABDI ABYANEH" w:date="2021-11-16T17:02:00Z"/>
              </w:rPr>
            </w:pPr>
            <w:del w:id="101" w:author="Mohammad ABDI ABYANEH" w:date="2021-11-16T17:02:00Z">
              <w:r w:rsidDel="00573381">
                <w:rPr>
                  <w:szCs w:val="18"/>
                  <w:lang w:val="en-US"/>
                </w:rPr>
                <w:delText>CA_1A-28A-</w:delText>
              </w:r>
              <w:r w:rsidDel="00573381">
                <w:rPr>
                  <w:rFonts w:hint="eastAsia"/>
                  <w:lang w:eastAsia="ja-JP"/>
                </w:rPr>
                <w:delText>32</w:delText>
              </w:r>
              <w:r w:rsidRPr="001D386E" w:rsidDel="00573381">
                <w:rPr>
                  <w:rFonts w:hint="eastAsia"/>
                  <w:lang w:eastAsia="ja-JP"/>
                </w:rPr>
                <w:delText>A</w:delText>
              </w:r>
              <w:r w:rsidRPr="001D386E" w:rsidDel="00573381">
                <w:rPr>
                  <w:vertAlign w:val="superscript"/>
                </w:rPr>
                <w:delText>5</w:delText>
              </w:r>
              <w:r w:rsidRPr="001D386E" w:rsidDel="00573381">
                <w:rPr>
                  <w:vertAlign w:val="superscript"/>
                  <w:lang w:eastAsia="ja-JP"/>
                </w:rPr>
                <w:delText>,6,14</w:delText>
              </w:r>
            </w:del>
          </w:p>
        </w:tc>
        <w:tc>
          <w:tcPr>
            <w:tcW w:w="518" w:type="pct"/>
            <w:shd w:val="clear" w:color="auto" w:fill="auto"/>
            <w:vAlign w:val="center"/>
          </w:tcPr>
          <w:p w14:paraId="7F692B07" w14:textId="604C3C70" w:rsidR="009121FE" w:rsidRPr="001D386E" w:rsidDel="00573381" w:rsidRDefault="009121FE" w:rsidP="009121FE">
            <w:pPr>
              <w:pStyle w:val="TAC"/>
              <w:rPr>
                <w:del w:id="102" w:author="Mohammad ABDI ABYANEH" w:date="2021-11-16T17:02:00Z"/>
                <w:rFonts w:eastAsia="SimSun"/>
                <w:lang w:eastAsia="zh-CN"/>
              </w:rPr>
            </w:pPr>
            <w:del w:id="103" w:author="Mohammad ABDI ABYANEH" w:date="2021-11-16T17:02:00Z">
              <w:r w:rsidRPr="001D386E" w:rsidDel="00573381">
                <w:rPr>
                  <w:szCs w:val="18"/>
                  <w:lang w:val="en-US"/>
                </w:rPr>
                <w:delText>1</w:delText>
              </w:r>
              <w:r w:rsidRPr="001D386E" w:rsidDel="00573381">
                <w:rPr>
                  <w:szCs w:val="18"/>
                  <w:vertAlign w:val="superscript"/>
                  <w:lang w:eastAsia="zh-CN"/>
                </w:rPr>
                <w:delText>3</w:delText>
              </w:r>
              <w:r w:rsidRPr="001D386E" w:rsidDel="00573381">
                <w:rPr>
                  <w:szCs w:val="18"/>
                  <w:vertAlign w:val="superscript"/>
                </w:rPr>
                <w:delText>3</w:delText>
              </w:r>
            </w:del>
          </w:p>
        </w:tc>
        <w:tc>
          <w:tcPr>
            <w:tcW w:w="517" w:type="pct"/>
            <w:shd w:val="clear" w:color="auto" w:fill="auto"/>
            <w:vAlign w:val="center"/>
          </w:tcPr>
          <w:p w14:paraId="00A49A71" w14:textId="67B79064" w:rsidR="009121FE" w:rsidRPr="001D386E" w:rsidDel="00573381" w:rsidRDefault="009121FE" w:rsidP="009121FE">
            <w:pPr>
              <w:pStyle w:val="TAC"/>
              <w:rPr>
                <w:del w:id="104" w:author="Mohammad ABDI ABYANEH" w:date="2021-11-16T17:02:00Z"/>
              </w:rPr>
            </w:pPr>
          </w:p>
        </w:tc>
        <w:tc>
          <w:tcPr>
            <w:tcW w:w="445" w:type="pct"/>
            <w:shd w:val="clear" w:color="auto" w:fill="auto"/>
            <w:vAlign w:val="center"/>
          </w:tcPr>
          <w:p w14:paraId="45C58DEF" w14:textId="082B4843" w:rsidR="009121FE" w:rsidRPr="001D386E" w:rsidDel="00573381" w:rsidRDefault="009121FE" w:rsidP="009121FE">
            <w:pPr>
              <w:pStyle w:val="TAC"/>
              <w:rPr>
                <w:del w:id="105" w:author="Mohammad ABDI ABYANEH" w:date="2021-11-16T17:02:00Z"/>
              </w:rPr>
            </w:pPr>
          </w:p>
        </w:tc>
        <w:tc>
          <w:tcPr>
            <w:tcW w:w="467" w:type="pct"/>
            <w:shd w:val="clear" w:color="auto" w:fill="auto"/>
            <w:vAlign w:val="center"/>
          </w:tcPr>
          <w:p w14:paraId="46E2DC19" w14:textId="0AEA1EB4" w:rsidR="009121FE" w:rsidRPr="001D386E" w:rsidDel="00573381" w:rsidRDefault="009121FE" w:rsidP="009121FE">
            <w:pPr>
              <w:pStyle w:val="TAC"/>
              <w:rPr>
                <w:del w:id="106" w:author="Mohammad ABDI ABYANEH" w:date="2021-11-16T17:02:00Z"/>
                <w:rFonts w:eastAsia="SimSun"/>
                <w:lang w:eastAsia="zh-CN"/>
              </w:rPr>
            </w:pPr>
            <w:del w:id="107" w:author="Mohammad ABDI ABYANEH" w:date="2021-11-16T17:02:00Z">
              <w:r w:rsidRPr="001D386E" w:rsidDel="00573381">
                <w:rPr>
                  <w:rFonts w:hint="eastAsia"/>
                  <w:lang w:eastAsia="ja-JP"/>
                </w:rPr>
                <w:delText>-</w:delText>
              </w:r>
              <w:r w:rsidRPr="001D386E" w:rsidDel="00573381">
                <w:rPr>
                  <w:lang w:eastAsia="ja-JP"/>
                </w:rPr>
                <w:delText>89.8</w:delText>
              </w:r>
            </w:del>
          </w:p>
        </w:tc>
        <w:tc>
          <w:tcPr>
            <w:tcW w:w="495" w:type="pct"/>
            <w:shd w:val="clear" w:color="auto" w:fill="auto"/>
            <w:vAlign w:val="center"/>
          </w:tcPr>
          <w:p w14:paraId="08227AF6" w14:textId="4F8BA29D" w:rsidR="009121FE" w:rsidRPr="001D386E" w:rsidDel="00573381" w:rsidRDefault="009121FE" w:rsidP="009121FE">
            <w:pPr>
              <w:pStyle w:val="TAC"/>
              <w:rPr>
                <w:del w:id="108" w:author="Mohammad ABDI ABYANEH" w:date="2021-11-16T17:02:00Z"/>
                <w:rFonts w:eastAsia="SimSun"/>
                <w:lang w:eastAsia="zh-CN"/>
              </w:rPr>
            </w:pPr>
            <w:del w:id="109" w:author="Mohammad ABDI ABYANEH" w:date="2021-11-16T17:02:00Z">
              <w:r w:rsidRPr="001D386E" w:rsidDel="00573381">
                <w:rPr>
                  <w:rFonts w:hint="eastAsia"/>
                  <w:lang w:eastAsia="ja-JP"/>
                </w:rPr>
                <w:delText>-</w:delText>
              </w:r>
              <w:r w:rsidRPr="001D386E" w:rsidDel="00573381">
                <w:rPr>
                  <w:lang w:eastAsia="ja-JP"/>
                </w:rPr>
                <w:delText>89.4</w:delText>
              </w:r>
            </w:del>
          </w:p>
        </w:tc>
        <w:tc>
          <w:tcPr>
            <w:tcW w:w="495" w:type="pct"/>
            <w:shd w:val="clear" w:color="auto" w:fill="auto"/>
            <w:vAlign w:val="center"/>
          </w:tcPr>
          <w:p w14:paraId="2DD3D49C" w14:textId="25012EE4" w:rsidR="009121FE" w:rsidRPr="001D386E" w:rsidDel="00573381" w:rsidRDefault="009121FE" w:rsidP="009121FE">
            <w:pPr>
              <w:pStyle w:val="TAC"/>
              <w:rPr>
                <w:del w:id="110" w:author="Mohammad ABDI ABYANEH" w:date="2021-11-16T17:02:00Z"/>
                <w:rFonts w:eastAsia="SimSun"/>
                <w:lang w:eastAsia="zh-CN"/>
              </w:rPr>
            </w:pPr>
            <w:del w:id="111" w:author="Mohammad ABDI ABYANEH" w:date="2021-11-16T17:02:00Z">
              <w:r w:rsidRPr="001D386E" w:rsidDel="00573381">
                <w:rPr>
                  <w:rFonts w:hint="eastAsia"/>
                  <w:lang w:eastAsia="ja-JP"/>
                </w:rPr>
                <w:delText>-</w:delText>
              </w:r>
              <w:r w:rsidRPr="001D386E" w:rsidDel="00573381">
                <w:rPr>
                  <w:lang w:eastAsia="ja-JP"/>
                </w:rPr>
                <w:delText>89</w:delText>
              </w:r>
            </w:del>
          </w:p>
        </w:tc>
        <w:tc>
          <w:tcPr>
            <w:tcW w:w="495" w:type="pct"/>
            <w:shd w:val="clear" w:color="auto" w:fill="auto"/>
            <w:vAlign w:val="center"/>
          </w:tcPr>
          <w:p w14:paraId="329022B7" w14:textId="1E7B67CB" w:rsidR="009121FE" w:rsidRPr="001D386E" w:rsidDel="00573381" w:rsidRDefault="009121FE" w:rsidP="009121FE">
            <w:pPr>
              <w:pStyle w:val="TAC"/>
              <w:rPr>
                <w:del w:id="112" w:author="Mohammad ABDI ABYANEH" w:date="2021-11-16T17:02:00Z"/>
                <w:rFonts w:eastAsia="SimSun"/>
                <w:lang w:eastAsia="zh-CN"/>
              </w:rPr>
            </w:pPr>
            <w:del w:id="113" w:author="Mohammad ABDI ABYANEH" w:date="2021-11-16T17:02:00Z">
              <w:r w:rsidRPr="001D386E" w:rsidDel="00573381">
                <w:rPr>
                  <w:rFonts w:hint="eastAsia"/>
                  <w:lang w:eastAsia="ja-JP"/>
                </w:rPr>
                <w:delText>-</w:delText>
              </w:r>
              <w:r w:rsidRPr="001D386E" w:rsidDel="00573381">
                <w:rPr>
                  <w:lang w:eastAsia="ja-JP"/>
                </w:rPr>
                <w:delText>88.7</w:delText>
              </w:r>
            </w:del>
          </w:p>
        </w:tc>
        <w:tc>
          <w:tcPr>
            <w:tcW w:w="492" w:type="pct"/>
            <w:shd w:val="clear" w:color="auto" w:fill="auto"/>
            <w:vAlign w:val="center"/>
          </w:tcPr>
          <w:p w14:paraId="5E90893D" w14:textId="435C9D79" w:rsidR="009121FE" w:rsidRPr="001D386E" w:rsidDel="00573381" w:rsidRDefault="009121FE" w:rsidP="009121FE">
            <w:pPr>
              <w:pStyle w:val="TAC"/>
              <w:rPr>
                <w:del w:id="114" w:author="Mohammad ABDI ABYANEH" w:date="2021-11-16T17:02:00Z"/>
              </w:rPr>
            </w:pPr>
            <w:del w:id="115" w:author="Mohammad ABDI ABYANEH" w:date="2021-11-16T17:02:00Z">
              <w:r w:rsidRPr="001D386E" w:rsidDel="00573381">
                <w:rPr>
                  <w:rFonts w:hint="eastAsia"/>
                  <w:lang w:eastAsia="ja-JP"/>
                </w:rPr>
                <w:delText>FDD</w:delText>
              </w:r>
            </w:del>
          </w:p>
        </w:tc>
      </w:tr>
      <w:tr w:rsidR="009121FE" w:rsidRPr="001D386E" w:rsidDel="00573381" w14:paraId="5E1945C7" w14:textId="0CB3CE1C" w:rsidTr="009121FE">
        <w:trPr>
          <w:trHeight w:val="255"/>
          <w:del w:id="116" w:author="Mohammad ABDI ABYANEH" w:date="2021-11-16T17:02:00Z"/>
        </w:trPr>
        <w:tc>
          <w:tcPr>
            <w:tcW w:w="1075" w:type="pct"/>
            <w:shd w:val="clear" w:color="auto" w:fill="auto"/>
            <w:vAlign w:val="center"/>
          </w:tcPr>
          <w:p w14:paraId="663590EE" w14:textId="7E3D6235" w:rsidR="009121FE" w:rsidRPr="001D386E" w:rsidDel="00573381" w:rsidRDefault="009121FE" w:rsidP="009121FE">
            <w:pPr>
              <w:pStyle w:val="TAC"/>
              <w:rPr>
                <w:del w:id="117" w:author="Mohammad ABDI ABYANEH" w:date="2021-11-16T17:02:00Z"/>
              </w:rPr>
            </w:pPr>
            <w:del w:id="118" w:author="Mohammad ABDI ABYANEH" w:date="2021-11-16T17:02:00Z">
              <w:r w:rsidDel="00573381">
                <w:rPr>
                  <w:szCs w:val="18"/>
                  <w:lang w:val="en-US"/>
                </w:rPr>
                <w:delText>CA_1A-28A-</w:delText>
              </w:r>
              <w:r w:rsidDel="00573381">
                <w:rPr>
                  <w:rFonts w:hint="eastAsia"/>
                  <w:lang w:eastAsia="ja-JP"/>
                </w:rPr>
                <w:delText>32</w:delText>
              </w:r>
              <w:r w:rsidRPr="001D386E" w:rsidDel="00573381">
                <w:rPr>
                  <w:rFonts w:hint="eastAsia"/>
                  <w:lang w:eastAsia="ja-JP"/>
                </w:rPr>
                <w:delText>A</w:delText>
              </w:r>
              <w:r w:rsidDel="00573381">
                <w:rPr>
                  <w:vertAlign w:val="superscript"/>
                  <w:lang w:eastAsia="ja-JP"/>
                </w:rPr>
                <w:delText>9,10</w:delText>
              </w:r>
            </w:del>
          </w:p>
        </w:tc>
        <w:tc>
          <w:tcPr>
            <w:tcW w:w="518" w:type="pct"/>
            <w:shd w:val="clear" w:color="auto" w:fill="auto"/>
            <w:vAlign w:val="center"/>
          </w:tcPr>
          <w:p w14:paraId="3005EEC0" w14:textId="1B50D626" w:rsidR="009121FE" w:rsidRPr="001D386E" w:rsidDel="00573381" w:rsidRDefault="009121FE" w:rsidP="009121FE">
            <w:pPr>
              <w:pStyle w:val="TAC"/>
              <w:rPr>
                <w:del w:id="119" w:author="Mohammad ABDI ABYANEH" w:date="2021-11-16T17:02:00Z"/>
                <w:rFonts w:eastAsia="SimSun"/>
                <w:lang w:eastAsia="zh-CN"/>
              </w:rPr>
            </w:pPr>
            <w:del w:id="120" w:author="Mohammad ABDI ABYANEH" w:date="2021-11-16T17:02:00Z">
              <w:r w:rsidDel="00573381">
                <w:rPr>
                  <w:szCs w:val="18"/>
                  <w:lang w:val="en-US"/>
                </w:rPr>
                <w:delText>32</w:delText>
              </w:r>
            </w:del>
          </w:p>
        </w:tc>
        <w:tc>
          <w:tcPr>
            <w:tcW w:w="517" w:type="pct"/>
            <w:shd w:val="clear" w:color="auto" w:fill="auto"/>
            <w:vAlign w:val="center"/>
          </w:tcPr>
          <w:p w14:paraId="6EA511FD" w14:textId="073439FD" w:rsidR="009121FE" w:rsidRPr="001D386E" w:rsidDel="00573381" w:rsidRDefault="009121FE" w:rsidP="009121FE">
            <w:pPr>
              <w:pStyle w:val="TAC"/>
              <w:rPr>
                <w:del w:id="121" w:author="Mohammad ABDI ABYANEH" w:date="2021-11-16T17:02:00Z"/>
              </w:rPr>
            </w:pPr>
          </w:p>
        </w:tc>
        <w:tc>
          <w:tcPr>
            <w:tcW w:w="445" w:type="pct"/>
            <w:shd w:val="clear" w:color="auto" w:fill="auto"/>
            <w:vAlign w:val="center"/>
          </w:tcPr>
          <w:p w14:paraId="4DB019BC" w14:textId="79A14BA4" w:rsidR="009121FE" w:rsidRPr="001D386E" w:rsidDel="00573381" w:rsidRDefault="009121FE" w:rsidP="009121FE">
            <w:pPr>
              <w:pStyle w:val="TAC"/>
              <w:rPr>
                <w:del w:id="122" w:author="Mohammad ABDI ABYANEH" w:date="2021-11-16T17:02:00Z"/>
              </w:rPr>
            </w:pPr>
          </w:p>
        </w:tc>
        <w:tc>
          <w:tcPr>
            <w:tcW w:w="467" w:type="pct"/>
            <w:shd w:val="clear" w:color="auto" w:fill="auto"/>
          </w:tcPr>
          <w:p w14:paraId="77D820D4" w14:textId="116D1973" w:rsidR="009121FE" w:rsidRPr="001D386E" w:rsidDel="00573381" w:rsidRDefault="009121FE" w:rsidP="009121FE">
            <w:pPr>
              <w:pStyle w:val="TAC"/>
              <w:rPr>
                <w:del w:id="123" w:author="Mohammad ABDI ABYANEH" w:date="2021-11-16T17:02:00Z"/>
                <w:rFonts w:eastAsia="SimSun"/>
                <w:lang w:eastAsia="zh-CN"/>
              </w:rPr>
            </w:pPr>
            <w:del w:id="124" w:author="Mohammad ABDI ABYANEH" w:date="2021-11-16T17:02:00Z">
              <w:r w:rsidRPr="001D386E" w:rsidDel="00573381">
                <w:rPr>
                  <w:lang w:val="sv-SE"/>
                </w:rPr>
                <w:delText>-72.2</w:delText>
              </w:r>
            </w:del>
          </w:p>
        </w:tc>
        <w:tc>
          <w:tcPr>
            <w:tcW w:w="495" w:type="pct"/>
            <w:shd w:val="clear" w:color="auto" w:fill="auto"/>
          </w:tcPr>
          <w:p w14:paraId="3970558F" w14:textId="4682AF50" w:rsidR="009121FE" w:rsidRPr="001D386E" w:rsidDel="00573381" w:rsidRDefault="009121FE" w:rsidP="009121FE">
            <w:pPr>
              <w:pStyle w:val="TAC"/>
              <w:rPr>
                <w:del w:id="125" w:author="Mohammad ABDI ABYANEH" w:date="2021-11-16T17:02:00Z"/>
                <w:rFonts w:eastAsia="SimSun"/>
                <w:lang w:eastAsia="zh-CN"/>
              </w:rPr>
            </w:pPr>
            <w:del w:id="126" w:author="Mohammad ABDI ABYANEH" w:date="2021-11-16T17:02:00Z">
              <w:r w:rsidRPr="001D386E" w:rsidDel="00573381">
                <w:rPr>
                  <w:lang w:val="sv-SE"/>
                </w:rPr>
                <w:delText>-72.2</w:delText>
              </w:r>
            </w:del>
          </w:p>
        </w:tc>
        <w:tc>
          <w:tcPr>
            <w:tcW w:w="495" w:type="pct"/>
            <w:shd w:val="clear" w:color="auto" w:fill="auto"/>
          </w:tcPr>
          <w:p w14:paraId="258F2232" w14:textId="0BA7F604" w:rsidR="009121FE" w:rsidRPr="001D386E" w:rsidDel="00573381" w:rsidRDefault="009121FE" w:rsidP="009121FE">
            <w:pPr>
              <w:pStyle w:val="TAC"/>
              <w:rPr>
                <w:del w:id="127" w:author="Mohammad ABDI ABYANEH" w:date="2021-11-16T17:02:00Z"/>
                <w:rFonts w:eastAsia="SimSun"/>
                <w:lang w:eastAsia="zh-CN"/>
              </w:rPr>
            </w:pPr>
            <w:del w:id="128" w:author="Mohammad ABDI ABYANEH" w:date="2021-11-16T17:02:00Z">
              <w:r w:rsidRPr="001D386E" w:rsidDel="00573381">
                <w:rPr>
                  <w:lang w:val="sv-SE"/>
                </w:rPr>
                <w:delText>-72.2</w:delText>
              </w:r>
            </w:del>
          </w:p>
        </w:tc>
        <w:tc>
          <w:tcPr>
            <w:tcW w:w="495" w:type="pct"/>
            <w:shd w:val="clear" w:color="auto" w:fill="auto"/>
          </w:tcPr>
          <w:p w14:paraId="7F1FAA6F" w14:textId="1AC552E2" w:rsidR="009121FE" w:rsidRPr="001D386E" w:rsidDel="00573381" w:rsidRDefault="009121FE" w:rsidP="009121FE">
            <w:pPr>
              <w:pStyle w:val="TAC"/>
              <w:rPr>
                <w:del w:id="129" w:author="Mohammad ABDI ABYANEH" w:date="2021-11-16T17:02:00Z"/>
                <w:rFonts w:eastAsia="SimSun"/>
                <w:lang w:eastAsia="zh-CN"/>
              </w:rPr>
            </w:pPr>
            <w:del w:id="130" w:author="Mohammad ABDI ABYANEH" w:date="2021-11-16T17:02:00Z">
              <w:r w:rsidRPr="001D386E" w:rsidDel="00573381">
                <w:rPr>
                  <w:lang w:val="sv-SE"/>
                </w:rPr>
                <w:delText>-72.2</w:delText>
              </w:r>
            </w:del>
          </w:p>
        </w:tc>
        <w:tc>
          <w:tcPr>
            <w:tcW w:w="492" w:type="pct"/>
            <w:shd w:val="clear" w:color="auto" w:fill="auto"/>
            <w:vAlign w:val="center"/>
          </w:tcPr>
          <w:p w14:paraId="7CDA4F18" w14:textId="48BCC3E4" w:rsidR="009121FE" w:rsidRPr="001D386E" w:rsidDel="00573381" w:rsidRDefault="009121FE" w:rsidP="009121FE">
            <w:pPr>
              <w:pStyle w:val="TAC"/>
              <w:rPr>
                <w:del w:id="131" w:author="Mohammad ABDI ABYANEH" w:date="2021-11-16T17:02:00Z"/>
              </w:rPr>
            </w:pPr>
            <w:del w:id="132" w:author="Mohammad ABDI ABYANEH" w:date="2021-11-16T17:02:00Z">
              <w:r w:rsidRPr="001D386E" w:rsidDel="00573381">
                <w:rPr>
                  <w:lang w:eastAsia="ja-JP"/>
                </w:rPr>
                <w:delText>FDD</w:delText>
              </w:r>
            </w:del>
          </w:p>
        </w:tc>
      </w:tr>
      <w:tr w:rsidR="009121FE" w:rsidRPr="001D386E" w:rsidDel="00573381" w14:paraId="6D08A2A3" w14:textId="62F934F2" w:rsidTr="00151991">
        <w:trPr>
          <w:trHeight w:val="255"/>
          <w:del w:id="133" w:author="Mohammad ABDI ABYANEH" w:date="2021-11-16T17:02:00Z"/>
        </w:trPr>
        <w:tc>
          <w:tcPr>
            <w:tcW w:w="1075" w:type="pct"/>
            <w:shd w:val="clear" w:color="auto" w:fill="auto"/>
            <w:vAlign w:val="center"/>
          </w:tcPr>
          <w:p w14:paraId="0A96B917" w14:textId="3E1C983F" w:rsidR="009121FE" w:rsidRPr="001D386E" w:rsidDel="00573381" w:rsidRDefault="009121FE" w:rsidP="009121FE">
            <w:pPr>
              <w:pStyle w:val="TAC"/>
              <w:rPr>
                <w:del w:id="134" w:author="Mohammad ABDI ABYANEH" w:date="2021-11-16T17:02:00Z"/>
              </w:rPr>
            </w:pPr>
            <w:del w:id="135" w:author="Mohammad ABDI ABYANEH" w:date="2021-11-16T17:02:00Z">
              <w:r w:rsidDel="00573381">
                <w:rPr>
                  <w:szCs w:val="18"/>
                  <w:lang w:val="en-US"/>
                </w:rPr>
                <w:delText>CA_1A-28A-</w:delText>
              </w:r>
              <w:r w:rsidDel="00573381">
                <w:rPr>
                  <w:rFonts w:hint="eastAsia"/>
                  <w:lang w:eastAsia="ja-JP"/>
                </w:rPr>
                <w:delText>32</w:delText>
              </w:r>
              <w:r w:rsidRPr="001D386E" w:rsidDel="00573381">
                <w:rPr>
                  <w:rFonts w:hint="eastAsia"/>
                  <w:lang w:eastAsia="ja-JP"/>
                </w:rPr>
                <w:delText>A</w:delText>
              </w:r>
              <w:r w:rsidDel="00573381">
                <w:rPr>
                  <w:vertAlign w:val="superscript"/>
                  <w:lang w:eastAsia="ja-JP"/>
                </w:rPr>
                <w:delText>11</w:delText>
              </w:r>
            </w:del>
          </w:p>
        </w:tc>
        <w:tc>
          <w:tcPr>
            <w:tcW w:w="518" w:type="pct"/>
            <w:shd w:val="clear" w:color="auto" w:fill="auto"/>
            <w:vAlign w:val="center"/>
          </w:tcPr>
          <w:p w14:paraId="53475A02" w14:textId="0BE8943A" w:rsidR="009121FE" w:rsidDel="00573381" w:rsidRDefault="009121FE" w:rsidP="009121FE">
            <w:pPr>
              <w:pStyle w:val="TAC"/>
              <w:rPr>
                <w:del w:id="136" w:author="Mohammad ABDI ABYANEH" w:date="2021-11-16T17:02:00Z"/>
                <w:szCs w:val="18"/>
                <w:lang w:val="en-US"/>
              </w:rPr>
            </w:pPr>
            <w:del w:id="137" w:author="Mohammad ABDI ABYANEH" w:date="2021-11-16T17:02:00Z">
              <w:r w:rsidDel="00573381">
                <w:rPr>
                  <w:szCs w:val="18"/>
                  <w:lang w:val="en-US"/>
                </w:rPr>
                <w:delText>32</w:delText>
              </w:r>
            </w:del>
          </w:p>
        </w:tc>
        <w:tc>
          <w:tcPr>
            <w:tcW w:w="517" w:type="pct"/>
            <w:shd w:val="clear" w:color="auto" w:fill="auto"/>
            <w:vAlign w:val="center"/>
          </w:tcPr>
          <w:p w14:paraId="7354D078" w14:textId="748B2373" w:rsidR="009121FE" w:rsidRPr="001D386E" w:rsidDel="00573381" w:rsidRDefault="009121FE" w:rsidP="009121FE">
            <w:pPr>
              <w:pStyle w:val="TAC"/>
              <w:rPr>
                <w:del w:id="138" w:author="Mohammad ABDI ABYANEH" w:date="2021-11-16T17:02:00Z"/>
              </w:rPr>
            </w:pPr>
          </w:p>
        </w:tc>
        <w:tc>
          <w:tcPr>
            <w:tcW w:w="445" w:type="pct"/>
            <w:shd w:val="clear" w:color="auto" w:fill="auto"/>
            <w:vAlign w:val="center"/>
          </w:tcPr>
          <w:p w14:paraId="17CE9251" w14:textId="18DBDD54" w:rsidR="009121FE" w:rsidRPr="001D386E" w:rsidDel="00573381" w:rsidRDefault="009121FE" w:rsidP="009121FE">
            <w:pPr>
              <w:pStyle w:val="TAC"/>
              <w:rPr>
                <w:del w:id="139" w:author="Mohammad ABDI ABYANEH" w:date="2021-11-16T17:02:00Z"/>
              </w:rPr>
            </w:pPr>
          </w:p>
        </w:tc>
        <w:tc>
          <w:tcPr>
            <w:tcW w:w="467" w:type="pct"/>
            <w:shd w:val="clear" w:color="auto" w:fill="auto"/>
            <w:vAlign w:val="center"/>
          </w:tcPr>
          <w:p w14:paraId="6ACFF7AD" w14:textId="6FB6D849" w:rsidR="009121FE" w:rsidRPr="001D386E" w:rsidDel="00573381" w:rsidRDefault="009121FE" w:rsidP="009121FE">
            <w:pPr>
              <w:pStyle w:val="TAC"/>
              <w:rPr>
                <w:del w:id="140" w:author="Mohammad ABDI ABYANEH" w:date="2021-11-16T17:02:00Z"/>
                <w:lang w:val="sv-SE"/>
              </w:rPr>
            </w:pPr>
            <w:del w:id="141" w:author="Mohammad ABDI ABYANEH" w:date="2021-11-16T17:02:00Z">
              <w:r w:rsidRPr="001D386E" w:rsidDel="00573381">
                <w:rPr>
                  <w:lang w:val="sv-SE"/>
                </w:rPr>
                <w:delText>-97.6</w:delText>
              </w:r>
            </w:del>
          </w:p>
        </w:tc>
        <w:tc>
          <w:tcPr>
            <w:tcW w:w="495" w:type="pct"/>
            <w:shd w:val="clear" w:color="auto" w:fill="auto"/>
            <w:vAlign w:val="center"/>
          </w:tcPr>
          <w:p w14:paraId="475DA846" w14:textId="5A8E2975" w:rsidR="009121FE" w:rsidRPr="001D386E" w:rsidDel="00573381" w:rsidRDefault="009121FE" w:rsidP="009121FE">
            <w:pPr>
              <w:pStyle w:val="TAC"/>
              <w:rPr>
                <w:del w:id="142" w:author="Mohammad ABDI ABYANEH" w:date="2021-11-16T17:02:00Z"/>
                <w:lang w:val="sv-SE"/>
              </w:rPr>
            </w:pPr>
            <w:del w:id="143" w:author="Mohammad ABDI ABYANEH" w:date="2021-11-16T17:02:00Z">
              <w:r w:rsidRPr="001D386E" w:rsidDel="00573381">
                <w:rPr>
                  <w:lang w:val="sv-SE" w:eastAsia="zh-CN"/>
                </w:rPr>
                <w:delText>-95.2</w:delText>
              </w:r>
            </w:del>
          </w:p>
        </w:tc>
        <w:tc>
          <w:tcPr>
            <w:tcW w:w="495" w:type="pct"/>
            <w:shd w:val="clear" w:color="auto" w:fill="auto"/>
            <w:vAlign w:val="center"/>
          </w:tcPr>
          <w:p w14:paraId="6F0D6C27" w14:textId="1BC6B5D3" w:rsidR="009121FE" w:rsidRPr="001D386E" w:rsidDel="00573381" w:rsidRDefault="009121FE" w:rsidP="009121FE">
            <w:pPr>
              <w:pStyle w:val="TAC"/>
              <w:rPr>
                <w:del w:id="144" w:author="Mohammad ABDI ABYANEH" w:date="2021-11-16T17:02:00Z"/>
                <w:lang w:val="sv-SE"/>
              </w:rPr>
            </w:pPr>
            <w:del w:id="145" w:author="Mohammad ABDI ABYANEH" w:date="2021-11-16T17:02:00Z">
              <w:r w:rsidRPr="001D386E" w:rsidDel="00573381">
                <w:rPr>
                  <w:lang w:val="sv-SE"/>
                </w:rPr>
                <w:delText>-93.7</w:delText>
              </w:r>
            </w:del>
          </w:p>
        </w:tc>
        <w:tc>
          <w:tcPr>
            <w:tcW w:w="495" w:type="pct"/>
            <w:shd w:val="clear" w:color="auto" w:fill="auto"/>
            <w:vAlign w:val="center"/>
          </w:tcPr>
          <w:p w14:paraId="70FB157E" w14:textId="1F8621ED" w:rsidR="009121FE" w:rsidRPr="001D386E" w:rsidDel="00573381" w:rsidRDefault="009121FE" w:rsidP="009121FE">
            <w:pPr>
              <w:pStyle w:val="TAC"/>
              <w:rPr>
                <w:del w:id="146" w:author="Mohammad ABDI ABYANEH" w:date="2021-11-16T17:02:00Z"/>
                <w:lang w:val="sv-SE"/>
              </w:rPr>
            </w:pPr>
            <w:del w:id="147" w:author="Mohammad ABDI ABYANEH" w:date="2021-11-16T17:02:00Z">
              <w:r w:rsidRPr="001D386E" w:rsidDel="00573381">
                <w:rPr>
                  <w:lang w:val="sv-SE"/>
                </w:rPr>
                <w:delText>-93.0</w:delText>
              </w:r>
            </w:del>
          </w:p>
        </w:tc>
        <w:tc>
          <w:tcPr>
            <w:tcW w:w="492" w:type="pct"/>
            <w:shd w:val="clear" w:color="auto" w:fill="auto"/>
            <w:vAlign w:val="center"/>
          </w:tcPr>
          <w:p w14:paraId="6B747064" w14:textId="0A5B131F" w:rsidR="009121FE" w:rsidRPr="001D386E" w:rsidDel="00573381" w:rsidRDefault="009121FE" w:rsidP="009121FE">
            <w:pPr>
              <w:pStyle w:val="TAC"/>
              <w:rPr>
                <w:del w:id="148" w:author="Mohammad ABDI ABYANEH" w:date="2021-11-16T17:02:00Z"/>
                <w:lang w:eastAsia="ja-JP"/>
              </w:rPr>
            </w:pPr>
            <w:del w:id="149" w:author="Mohammad ABDI ABYANEH" w:date="2021-11-16T17:02:00Z">
              <w:r w:rsidRPr="001D386E" w:rsidDel="00573381">
                <w:rPr>
                  <w:lang w:eastAsia="ja-JP"/>
                </w:rPr>
                <w:delText>FDD</w:delText>
              </w:r>
            </w:del>
          </w:p>
        </w:tc>
      </w:tr>
      <w:tr w:rsidR="009121FE" w:rsidRPr="001D386E" w:rsidDel="00573381" w14:paraId="43FE38A0" w14:textId="54375A14" w:rsidTr="00151991">
        <w:trPr>
          <w:trHeight w:val="255"/>
          <w:del w:id="150" w:author="Mohammad ABDI ABYANEH" w:date="2021-11-16T17:02:00Z"/>
        </w:trPr>
        <w:tc>
          <w:tcPr>
            <w:tcW w:w="1" w:type="pct"/>
            <w:gridSpan w:val="9"/>
            <w:shd w:val="clear" w:color="auto" w:fill="auto"/>
            <w:vAlign w:val="center"/>
          </w:tcPr>
          <w:p w14:paraId="7F544038" w14:textId="72B4C578" w:rsidR="009121FE" w:rsidRPr="001D386E" w:rsidDel="00573381" w:rsidRDefault="009121FE" w:rsidP="009121FE">
            <w:pPr>
              <w:pStyle w:val="TAN"/>
              <w:rPr>
                <w:del w:id="151" w:author="Mohammad ABDI ABYANEH" w:date="2021-11-16T17:02:00Z"/>
                <w:snapToGrid w:val="0"/>
                <w:lang w:eastAsia="ja-JP"/>
              </w:rPr>
            </w:pPr>
            <w:del w:id="152" w:author="Mohammad ABDI ABYANEH" w:date="2021-11-16T17:02:00Z">
              <w:r w:rsidRPr="001D386E" w:rsidDel="00573381">
                <w:delText>NOTE 5:</w:delText>
              </w:r>
              <w:r w:rsidRPr="001D386E" w:rsidDel="00573381">
                <w:tab/>
                <w:delText xml:space="preserve">These requirements apply when there is at least one individual RE within the </w:delText>
              </w:r>
              <w:r w:rsidRPr="001D386E" w:rsidDel="00573381">
                <w:rPr>
                  <w:lang w:eastAsia="ja-JP"/>
                </w:rPr>
                <w:delText xml:space="preserve">uplink </w:delText>
              </w:r>
              <w:r w:rsidRPr="001D386E" w:rsidDel="00573381">
                <w:delText>transmission bandwidth of a low band for which the 3</w:delText>
              </w:r>
              <w:r w:rsidRPr="001D386E" w:rsidDel="00573381">
                <w:rPr>
                  <w:vertAlign w:val="superscript"/>
                </w:rPr>
                <w:delText>rd</w:delText>
              </w:r>
              <w:r w:rsidRPr="001D386E" w:rsidDel="00573381">
                <w:delText xml:space="preserve"> </w:delText>
              </w:r>
              <w:r w:rsidRPr="001D386E" w:rsidDel="00573381">
                <w:rPr>
                  <w:lang w:eastAsia="ja-JP"/>
                </w:rPr>
                <w:delText xml:space="preserve">transmitter </w:delText>
              </w:r>
              <w:r w:rsidRPr="001D386E" w:rsidDel="00573381">
                <w:delText xml:space="preserve">harmonic is within </w:delText>
              </w:r>
              <w:r w:rsidRPr="001D386E" w:rsidDel="00573381">
                <w:rPr>
                  <w:lang w:eastAsia="ja-JP"/>
                </w:rPr>
                <w:delText xml:space="preserve">the downlink </w:delText>
              </w:r>
              <w:r w:rsidRPr="001D386E" w:rsidDel="00573381">
                <w:delText xml:space="preserve">transmission bandwidth of a high band. </w:delText>
              </w:r>
            </w:del>
          </w:p>
          <w:p w14:paraId="5E30B208" w14:textId="2D7D414E" w:rsidR="009121FE" w:rsidDel="00573381" w:rsidRDefault="009121FE" w:rsidP="00151991">
            <w:pPr>
              <w:pStyle w:val="TAC"/>
              <w:jc w:val="left"/>
              <w:rPr>
                <w:del w:id="153" w:author="Mohammad ABDI ABYANEH" w:date="2021-11-16T17:02:00Z"/>
                <w:snapToGrid w:val="0"/>
                <w:lang w:eastAsia="ja-JP"/>
              </w:rPr>
            </w:pPr>
            <w:del w:id="154" w:author="Mohammad ABDI ABYANEH" w:date="2021-11-16T17:02:00Z">
              <w:r w:rsidRPr="001D386E" w:rsidDel="00573381">
                <w:rPr>
                  <w:lang w:eastAsia="ja-JP"/>
                </w:rPr>
                <w:delText>NOTE 6:</w:delText>
              </w:r>
              <w:r w:rsidRPr="001D386E" w:rsidDel="00573381">
                <w:rPr>
                  <w:lang w:eastAsia="ja-JP"/>
                </w:rPr>
                <w:tab/>
                <w:delText xml:space="preserve">The requirements should be verified for UL EARFCN of a low band (superscript LB) such that </w:delText>
              </w:r>
              <w:r w:rsidRPr="003973C0" w:rsidDel="00573381">
                <w:rPr>
                  <w:noProof/>
                  <w:position w:val="-12"/>
                  <w:lang w:val="en-US"/>
                </w:rPr>
                <w:drawing>
                  <wp:inline distT="0" distB="0" distL="0" distR="0" wp14:anchorId="4F988A08" wp14:editId="0AC742E0">
                    <wp:extent cx="1028700" cy="2032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sidDel="00573381">
                <w:rPr>
                  <w:snapToGrid w:val="0"/>
                  <w:lang w:eastAsia="ja-JP"/>
                </w:rPr>
                <w:delText xml:space="preserve">in MHz and </w:delText>
              </w:r>
              <w:r w:rsidRPr="001D386E" w:rsidDel="00573381">
                <w:rPr>
                  <w:position w:val="-14"/>
                  <w:lang w:eastAsia="zh-CN"/>
                </w:rPr>
                <w:object w:dxaOrig="4900" w:dyaOrig="400" w14:anchorId="29F42C0D">
                  <v:shape id="_x0000_i1026" type="#_x0000_t75" style="width:204pt;height:16.35pt" o:ole="">
                    <v:imagedata r:id="rId12" o:title=""/>
                  </v:shape>
                  <o:OLEObject Type="Embed" ProgID="Equation.DSMT4" ShapeID="_x0000_i1026" DrawAspect="Content" ObjectID="_1698588623" r:id="rId16"/>
                </w:object>
              </w:r>
              <w:r w:rsidRPr="001D386E" w:rsidDel="00573381">
                <w:rPr>
                  <w:snapToGrid w:val="0"/>
                  <w:lang w:eastAsia="ja-JP"/>
                </w:rPr>
                <w:delText xml:space="preserve"> with</w:delText>
              </w:r>
              <w:r w:rsidRPr="003973C0" w:rsidDel="00573381">
                <w:rPr>
                  <w:noProof/>
                  <w:position w:val="-10"/>
                  <w:lang w:val="en-US"/>
                </w:rPr>
                <w:drawing>
                  <wp:inline distT="0" distB="0" distL="0" distR="0" wp14:anchorId="174AABB8" wp14:editId="03595456">
                    <wp:extent cx="247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573381">
                <w:rPr>
                  <w:snapToGrid w:val="0"/>
                  <w:lang w:eastAsia="ja-JP"/>
                </w:rPr>
                <w:delText xml:space="preserve"> the carrier frequency of a high band in MHz and </w:delText>
              </w:r>
              <w:r w:rsidRPr="003973C0" w:rsidDel="00573381">
                <w:rPr>
                  <w:noProof/>
                  <w:position w:val="-12"/>
                  <w:lang w:val="en-US"/>
                </w:rPr>
                <w:drawing>
                  <wp:inline distT="0" distB="0" distL="0" distR="0" wp14:anchorId="26AA5FC7" wp14:editId="67FDCF96">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sidDel="00573381">
                <w:rPr>
                  <w:snapToGrid w:val="0"/>
                  <w:lang w:eastAsia="ja-JP"/>
                </w:rPr>
                <w:delText xml:space="preserve"> the channel bandwidth configured in the low band.</w:delText>
              </w:r>
            </w:del>
          </w:p>
          <w:p w14:paraId="0D2AC955" w14:textId="4ECF0881" w:rsidR="009121FE" w:rsidRPr="001D386E" w:rsidDel="00573381" w:rsidRDefault="009121FE" w:rsidP="009121FE">
            <w:pPr>
              <w:pStyle w:val="TAN"/>
              <w:rPr>
                <w:del w:id="155" w:author="Mohammad ABDI ABYANEH" w:date="2021-11-16T17:02:00Z"/>
              </w:rPr>
            </w:pPr>
            <w:del w:id="156" w:author="Mohammad ABDI ABYANEH" w:date="2021-11-16T17:02:00Z">
              <w:r w:rsidRPr="001D386E" w:rsidDel="00573381">
                <w:delText>NOTE 9:</w:delText>
              </w:r>
              <w:r w:rsidRPr="001D386E" w:rsidDel="00573381">
                <w:tab/>
                <w:delText>These requirements apply when there is at least one individual RE within the uplink transmission bandwidth of the aggressor (lower) band for which the 2</w:delText>
              </w:r>
              <w:r w:rsidRPr="001D386E" w:rsidDel="00573381">
                <w:rPr>
                  <w:vertAlign w:val="superscript"/>
                </w:rPr>
                <w:delText>nd</w:delText>
              </w:r>
              <w:r w:rsidRPr="001D386E" w:rsidDel="00573381">
                <w:delText xml:space="preserve"> transmitter harmonic is within the downlink transmission bandwidth of a victim (higher) band and a range </w:delText>
              </w:r>
              <w:r w:rsidRPr="001D386E" w:rsidDel="00573381">
                <w:rPr>
                  <w:rFonts w:ascii="Symbol" w:hAnsi="Symbol"/>
                </w:rPr>
                <w:delText></w:delText>
              </w:r>
              <w:r w:rsidRPr="001D386E" w:rsidDel="00573381">
                <w:delText>F</w:delText>
              </w:r>
              <w:r w:rsidRPr="001D386E" w:rsidDel="00573381">
                <w:rPr>
                  <w:vertAlign w:val="subscript"/>
                </w:rPr>
                <w:delText>HD</w:delText>
              </w:r>
              <w:r w:rsidRPr="001D386E" w:rsidDel="00573381">
                <w:delText xml:space="preserve"> above and below the edge of this downlink transmission bandwidth. The value </w:delText>
              </w:r>
              <w:r w:rsidRPr="001D386E" w:rsidDel="00573381">
                <w:rPr>
                  <w:rFonts w:ascii="Symbol" w:hAnsi="Symbol"/>
                </w:rPr>
                <w:delText></w:delText>
              </w:r>
              <w:r w:rsidRPr="001D386E" w:rsidDel="00573381">
                <w:delText>F</w:delText>
              </w:r>
              <w:r w:rsidRPr="001D386E" w:rsidDel="00573381">
                <w:rPr>
                  <w:vertAlign w:val="subscript"/>
                </w:rPr>
                <w:delText>HD</w:delText>
              </w:r>
              <w:r w:rsidRPr="001D386E" w:rsidDel="00573381">
                <w:delText xml:space="preserve"> depends on the E-UTRA configuration: </w:delText>
              </w:r>
              <w:r w:rsidRPr="001D386E" w:rsidDel="00573381">
                <w:rPr>
                  <w:rFonts w:ascii="Symbol" w:hAnsi="Symbol"/>
                </w:rPr>
                <w:delText></w:delText>
              </w:r>
              <w:r w:rsidRPr="001D386E" w:rsidDel="00573381">
                <w:delText>F</w:delText>
              </w:r>
              <w:r w:rsidRPr="001D386E" w:rsidDel="00573381">
                <w:rPr>
                  <w:vertAlign w:val="subscript"/>
                </w:rPr>
                <w:delText>HD</w:delText>
              </w:r>
              <w:r w:rsidRPr="001D386E" w:rsidDel="00573381">
                <w:delText xml:space="preserve"> = 10 MHz for CA_3A-42A</w:delText>
              </w:r>
              <w:r w:rsidRPr="001D386E" w:rsidDel="00573381">
                <w:rPr>
                  <w:rFonts w:hint="eastAsia"/>
                </w:rPr>
                <w:delText xml:space="preserve">, </w:delText>
              </w:r>
              <w:r w:rsidRPr="001D386E" w:rsidDel="00573381">
                <w:delText>CA_3A-3A-42A, CA_3A-42A-42A, CA_1A-3A-20A-32A-42A</w:delText>
              </w:r>
              <w:r w:rsidRPr="001D386E" w:rsidDel="00573381">
                <w:rPr>
                  <w:rFonts w:hint="eastAsia"/>
                </w:rPr>
                <w:delText xml:space="preserve">, </w:delText>
              </w:r>
              <w:r w:rsidRPr="001D386E" w:rsidDel="00573381">
                <w:rPr>
                  <w:lang w:eastAsia="zh-CN"/>
                </w:rPr>
                <w:delText xml:space="preserve">CA_3A-42A-43A, </w:delText>
              </w:r>
              <w:r w:rsidRPr="001D386E" w:rsidDel="00573381">
                <w:rPr>
                  <w:szCs w:val="18"/>
                </w:rPr>
                <w:delText>CA_</w:delText>
              </w:r>
              <w:r w:rsidRPr="001D386E" w:rsidDel="00573381">
                <w:rPr>
                  <w:szCs w:val="18"/>
                  <w:lang w:eastAsia="zh-CN"/>
                </w:rPr>
                <w:delText>3A-32</w:delText>
              </w:r>
              <w:r w:rsidRPr="001D386E" w:rsidDel="00573381">
                <w:rPr>
                  <w:szCs w:val="18"/>
                </w:rPr>
                <w:delText>A-42A-4</w:delText>
              </w:r>
              <w:r w:rsidRPr="001D386E" w:rsidDel="00573381">
                <w:rPr>
                  <w:szCs w:val="18"/>
                  <w:lang w:eastAsia="zh-CN"/>
                </w:rPr>
                <w:delText>3</w:delText>
              </w:r>
              <w:r w:rsidRPr="001D386E" w:rsidDel="00573381">
                <w:rPr>
                  <w:szCs w:val="18"/>
                </w:rPr>
                <w:delText xml:space="preserve">A, </w:delText>
              </w:r>
              <w:r w:rsidRPr="001D386E" w:rsidDel="00573381">
                <w:rPr>
                  <w:rFonts w:hint="eastAsia"/>
                </w:rPr>
                <w:delText xml:space="preserve">CA_1A-3A-42A, </w:delText>
              </w:r>
              <w:r w:rsidRPr="001D386E" w:rsidDel="00573381">
                <w:delText>CA_2A-13A-48A-</w:delText>
              </w:r>
              <w:r w:rsidRPr="001D386E" w:rsidDel="00573381">
                <w:rPr>
                  <w:szCs w:val="18"/>
                </w:rPr>
                <w:delText>66A,</w:delText>
              </w:r>
              <w:r w:rsidRPr="001D386E" w:rsidDel="00573381">
                <w:rPr>
                  <w:lang w:eastAsia="ja-JP"/>
                </w:rPr>
                <w:delText xml:space="preserve"> </w:delText>
              </w:r>
              <w:r w:rsidRPr="001D386E" w:rsidDel="00573381">
                <w:delText>CA_2A-48A, CA_2A-48C, CA_2A-48D,</w:delText>
              </w:r>
              <w:r w:rsidRPr="001D386E" w:rsidDel="00573381">
                <w:rPr>
                  <w:sz w:val="16"/>
                  <w:szCs w:val="16"/>
                </w:rPr>
                <w:delText xml:space="preserve"> </w:delText>
              </w:r>
              <w:r w:rsidRPr="001D386E" w:rsidDel="00573381">
                <w:rPr>
                  <w:rFonts w:hint="eastAsia"/>
                  <w:szCs w:val="18"/>
                </w:rPr>
                <w:delText>CA_48A-66A, CA_3A-7A-42A,</w:delText>
              </w:r>
              <w:r w:rsidRPr="001D386E" w:rsidDel="00573381">
                <w:rPr>
                  <w:rFonts w:hint="eastAsia"/>
                  <w:sz w:val="16"/>
                  <w:szCs w:val="16"/>
                </w:rPr>
                <w:delText xml:space="preserve"> </w:delText>
              </w:r>
              <w:r w:rsidRPr="001D386E" w:rsidDel="00573381">
                <w:rPr>
                  <w:rFonts w:hint="eastAsia"/>
                </w:rPr>
                <w:delText>CA_3A-19A-42A, CA_3A-20A-42A, CA_3A-28A-42A, CA_1A-3A-7A-42A,</w:delText>
              </w:r>
              <w:r w:rsidRPr="001D386E" w:rsidDel="00573381">
                <w:delText xml:space="preserve"> </w:delText>
              </w:r>
              <w:r w:rsidRPr="001D386E" w:rsidDel="00573381">
                <w:rPr>
                  <w:rFonts w:cs="Intel Clear"/>
                  <w:lang w:eastAsia="ja-JP"/>
                </w:rPr>
                <w:delText>CA_</w:delText>
              </w:r>
              <w:r w:rsidRPr="001D386E" w:rsidDel="00573381">
                <w:rPr>
                  <w:rFonts w:cs="Intel Clear"/>
                  <w:lang w:val="en-US" w:eastAsia="zh-CN"/>
                </w:rPr>
                <w:delText>5</w:delText>
              </w:r>
              <w:r w:rsidRPr="001D386E" w:rsidDel="00573381">
                <w:rPr>
                  <w:rFonts w:cs="Intel Clear"/>
                  <w:lang w:eastAsia="ja-JP"/>
                </w:rPr>
                <w:delText>A-</w:delText>
              </w:r>
              <w:r w:rsidRPr="001D386E" w:rsidDel="00573381">
                <w:rPr>
                  <w:rFonts w:cs="Intel Clear" w:hint="eastAsia"/>
                  <w:lang w:eastAsia="zh-CN"/>
                </w:rPr>
                <w:delText>48</w:delText>
              </w:r>
              <w:r w:rsidRPr="001D386E" w:rsidDel="00573381">
                <w:rPr>
                  <w:rFonts w:cs="Intel Clear"/>
                  <w:lang w:eastAsia="ja-JP"/>
                </w:rPr>
                <w:delText>A</w:delText>
              </w:r>
              <w:r w:rsidRPr="001D386E" w:rsidDel="00573381">
                <w:rPr>
                  <w:rFonts w:cs="Intel Clear" w:hint="eastAsia"/>
                  <w:lang w:eastAsia="zh-CN"/>
                </w:rPr>
                <w:delText>-66A</w:delText>
              </w:r>
              <w:r w:rsidRPr="001D386E" w:rsidDel="00573381">
                <w:rPr>
                  <w:rFonts w:cs="Intel Clear"/>
                  <w:lang w:val="en-US" w:eastAsia="zh-CN"/>
                </w:rPr>
                <w:delText xml:space="preserve">, </w:delText>
              </w:r>
              <w:r w:rsidRPr="001D386E" w:rsidDel="00573381">
                <w:rPr>
                  <w:rFonts w:cs="Intel Clear"/>
                  <w:lang w:eastAsia="ja-JP"/>
                </w:rPr>
                <w:delText>CA_</w:delText>
              </w:r>
              <w:r w:rsidRPr="001D386E" w:rsidDel="00573381">
                <w:rPr>
                  <w:rFonts w:cs="Intel Clear"/>
                  <w:lang w:val="en-US" w:eastAsia="zh-CN"/>
                </w:rPr>
                <w:delText>5</w:delText>
              </w:r>
              <w:r w:rsidRPr="001D386E" w:rsidDel="00573381">
                <w:rPr>
                  <w:rFonts w:cs="Intel Clear"/>
                  <w:lang w:eastAsia="ja-JP"/>
                </w:rPr>
                <w:delText>A-</w:delText>
              </w:r>
              <w:r w:rsidRPr="001D386E" w:rsidDel="00573381">
                <w:rPr>
                  <w:rFonts w:cs="Intel Clear" w:hint="eastAsia"/>
                  <w:lang w:eastAsia="zh-CN"/>
                </w:rPr>
                <w:delText>48</w:delText>
              </w:r>
              <w:r w:rsidRPr="001D386E" w:rsidDel="00573381">
                <w:rPr>
                  <w:rFonts w:cs="Intel Clear"/>
                  <w:lang w:eastAsia="ja-JP"/>
                </w:rPr>
                <w:delText>A</w:delText>
              </w:r>
              <w:r w:rsidRPr="001D386E" w:rsidDel="00573381">
                <w:rPr>
                  <w:rFonts w:cs="Intel Clear" w:hint="eastAsia"/>
                  <w:lang w:eastAsia="zh-CN"/>
                </w:rPr>
                <w:delText>-</w:delText>
              </w:r>
              <w:r w:rsidRPr="001D386E" w:rsidDel="00573381">
                <w:rPr>
                  <w:rFonts w:cs="Intel Clear"/>
                  <w:lang w:val="en-US" w:eastAsia="zh-CN"/>
                </w:rPr>
                <w:delText>66A-</w:delText>
              </w:r>
              <w:r w:rsidRPr="001D386E" w:rsidDel="00573381">
                <w:rPr>
                  <w:rFonts w:cs="Intel Clear" w:hint="eastAsia"/>
                  <w:lang w:eastAsia="zh-CN"/>
                </w:rPr>
                <w:delText>66A</w:delText>
              </w:r>
              <w:r w:rsidRPr="001D386E" w:rsidDel="00573381">
                <w:rPr>
                  <w:rFonts w:cs="Intel Clear"/>
                  <w:lang w:val="en-US" w:eastAsia="zh-CN"/>
                </w:rPr>
                <w:delText xml:space="preserve">, </w:delText>
              </w:r>
              <w:r w:rsidRPr="001D386E" w:rsidDel="00573381">
                <w:delText>CA_13A-48A-66A,</w:delText>
              </w:r>
              <w:r w:rsidRPr="001D386E" w:rsidDel="00573381">
                <w:rPr>
                  <w:rFonts w:hint="eastAsia"/>
                </w:rPr>
                <w:delText xml:space="preserve"> </w:delText>
              </w:r>
              <w:r w:rsidRPr="001D386E" w:rsidDel="00573381">
                <w:rPr>
                  <w:rFonts w:cs="Intel Clear"/>
                  <w:lang w:eastAsia="zh-CN"/>
                </w:rPr>
                <w:delText>CA_13A-48A-66A-66A</w:delText>
              </w:r>
              <w:r w:rsidRPr="001D386E" w:rsidDel="00573381">
                <w:rPr>
                  <w:rFonts w:cs="Intel Clear"/>
                  <w:lang w:eastAsia="ja-JP"/>
                </w:rPr>
                <w:delText xml:space="preserve">, </w:delText>
              </w:r>
              <w:r w:rsidRPr="001D386E" w:rsidDel="00573381">
                <w:rPr>
                  <w:lang w:eastAsia="zh-CN"/>
                </w:rPr>
                <w:delText>CA_13A-48A-66B</w:delText>
              </w:r>
              <w:r w:rsidRPr="001D386E" w:rsidDel="00573381">
                <w:rPr>
                  <w:lang w:eastAsia="ja-JP"/>
                </w:rPr>
                <w:delText>,</w:delText>
              </w:r>
              <w:r w:rsidRPr="001D386E" w:rsidDel="00573381">
                <w:rPr>
                  <w:lang w:eastAsia="zh-CN"/>
                </w:rPr>
                <w:delText xml:space="preserve"> CA_13A-48A-66C</w:delText>
              </w:r>
              <w:r w:rsidRPr="001D386E" w:rsidDel="00573381">
                <w:rPr>
                  <w:lang w:eastAsia="ja-JP"/>
                </w:rPr>
                <w:delText>,</w:delText>
              </w:r>
              <w:r w:rsidRPr="001D386E" w:rsidDel="00573381">
                <w:rPr>
                  <w:lang w:eastAsia="zh-CN"/>
                </w:rPr>
                <w:delText xml:space="preserve"> </w:delText>
              </w:r>
              <w:r w:rsidRPr="001D386E" w:rsidDel="00573381">
                <w:delText>CA_13A-48A-48A-66A,</w:delText>
              </w:r>
              <w:r w:rsidRPr="001D386E" w:rsidDel="00573381">
                <w:rPr>
                  <w:rFonts w:hint="eastAsia"/>
                </w:rPr>
                <w:delText xml:space="preserve"> </w:delText>
              </w:r>
              <w:r w:rsidRPr="001D386E" w:rsidDel="00573381">
                <w:delText>CA_13A-48C-66A,</w:delText>
              </w:r>
              <w:r w:rsidRPr="001D386E" w:rsidDel="00573381">
                <w:rPr>
                  <w:rFonts w:hint="eastAsia"/>
                </w:rPr>
                <w:delText xml:space="preserve"> </w:delText>
              </w:r>
              <w:r w:rsidRPr="001D386E" w:rsidDel="00573381">
                <w:delText>CA_13A-48D-66A,</w:delText>
              </w:r>
              <w:r w:rsidRPr="001D386E" w:rsidDel="00573381">
                <w:rPr>
                  <w:rFonts w:hint="eastAsia"/>
                </w:rPr>
                <w:delText xml:space="preserve"> </w:delText>
              </w:r>
              <w:r w:rsidRPr="001D386E" w:rsidDel="00573381">
                <w:delText>CA_13A-48A-48C-66A,</w:delText>
              </w:r>
              <w:r w:rsidRPr="001D386E" w:rsidDel="00573381">
                <w:rPr>
                  <w:rFonts w:hint="eastAsia"/>
                </w:rPr>
                <w:delText xml:space="preserve"> </w:delText>
              </w:r>
              <w:r w:rsidRPr="001D386E" w:rsidDel="00573381">
                <w:delText>CA_28A-32A, CA_48A-66A-66A</w:delText>
              </w:r>
              <w:r w:rsidRPr="001D386E" w:rsidDel="00573381">
                <w:rPr>
                  <w:rFonts w:hint="eastAsia"/>
                </w:rPr>
                <w:delText>,</w:delText>
              </w:r>
              <w:r w:rsidRPr="001D386E" w:rsidDel="00573381">
                <w:delText xml:space="preserve"> CA_48A-66B</w:delText>
              </w:r>
              <w:r w:rsidRPr="001D386E" w:rsidDel="00573381">
                <w:rPr>
                  <w:rFonts w:hint="eastAsia"/>
                </w:rPr>
                <w:delText xml:space="preserve"> </w:delText>
              </w:r>
              <w:r w:rsidRPr="001D386E" w:rsidDel="00573381">
                <w:delText>, CA_48A-66C, CA_</w:delText>
              </w:r>
              <w:r w:rsidRPr="001D386E" w:rsidDel="00573381">
                <w:rPr>
                  <w:lang w:val="en-US"/>
                </w:rPr>
                <w:delText>48A-48A-66A</w:delText>
              </w:r>
              <w:r w:rsidRPr="001D386E" w:rsidDel="00573381">
                <w:rPr>
                  <w:rFonts w:hint="eastAsia"/>
                  <w:lang w:val="en-US"/>
                </w:rPr>
                <w:delText>, CA_48C-66A</w:delText>
              </w:r>
              <w:r w:rsidRPr="001D386E" w:rsidDel="00573381">
                <w:rPr>
                  <w:lang w:val="en-US"/>
                </w:rPr>
                <w:delText>,</w:delText>
              </w:r>
              <w:r w:rsidRPr="001D386E" w:rsidDel="00573381">
                <w:rPr>
                  <w:rFonts w:hint="eastAsia"/>
                </w:rPr>
                <w:delText xml:space="preserve"> </w:delText>
              </w:r>
              <w:r w:rsidRPr="001D386E" w:rsidDel="00573381">
                <w:delText>CA_48A</w:delText>
              </w:r>
              <w:r w:rsidRPr="00DA7873" w:rsidDel="00573381">
                <w:delText>-48A-66A-66A,</w:delText>
              </w:r>
              <w:r w:rsidRPr="001D386E" w:rsidDel="00573381">
                <w:rPr>
                  <w:rFonts w:hint="eastAsia"/>
                </w:rPr>
                <w:delText xml:space="preserve"> </w:delText>
              </w:r>
              <w:r w:rsidRPr="001D386E" w:rsidDel="00573381">
                <w:delText>CA_48A</w:delText>
              </w:r>
              <w:r w:rsidRPr="00DA7873" w:rsidDel="00573381">
                <w:delText>-48A-66B,</w:delText>
              </w:r>
              <w:r w:rsidRPr="001D386E" w:rsidDel="00573381">
                <w:rPr>
                  <w:rFonts w:hint="eastAsia"/>
                </w:rPr>
                <w:delText xml:space="preserve"> </w:delText>
              </w:r>
              <w:r w:rsidRPr="001D386E" w:rsidDel="00573381">
                <w:delText>CA_48A</w:delText>
              </w:r>
              <w:r w:rsidRPr="00DA7873" w:rsidDel="00573381">
                <w:delText>-48A-66C,</w:delText>
              </w:r>
              <w:r w:rsidRPr="001D386E" w:rsidDel="00573381">
                <w:rPr>
                  <w:rFonts w:hint="eastAsia"/>
                </w:rPr>
                <w:delText xml:space="preserve"> </w:delText>
              </w:r>
              <w:r w:rsidRPr="001D386E" w:rsidDel="00573381">
                <w:delText>CA_48C</w:delText>
              </w:r>
              <w:r w:rsidRPr="00DA7873" w:rsidDel="00573381">
                <w:delText>-66B,</w:delText>
              </w:r>
              <w:r w:rsidRPr="001D386E" w:rsidDel="00573381">
                <w:rPr>
                  <w:rFonts w:hint="eastAsia"/>
                </w:rPr>
                <w:delText xml:space="preserve"> </w:delText>
              </w:r>
              <w:r w:rsidRPr="001D386E" w:rsidDel="00573381">
                <w:delText>CA_48C</w:delText>
              </w:r>
              <w:r w:rsidRPr="00DA7873" w:rsidDel="00573381">
                <w:delText>-66C,</w:delText>
              </w:r>
              <w:r w:rsidRPr="001D386E" w:rsidDel="00573381">
                <w:rPr>
                  <w:rFonts w:hint="eastAsia"/>
                </w:rPr>
                <w:delText xml:space="preserve"> </w:delText>
              </w:r>
              <w:r w:rsidRPr="001D386E" w:rsidDel="00573381">
                <w:delText>CA_48E-66A,</w:delText>
              </w:r>
              <w:r w:rsidRPr="001D386E" w:rsidDel="00573381">
                <w:rPr>
                  <w:rFonts w:hint="eastAsia"/>
                </w:rPr>
                <w:delText xml:space="preserve"> CA_1A-3A-1</w:delText>
              </w:r>
              <w:r w:rsidRPr="001D386E" w:rsidDel="00573381">
                <w:delText>8</w:delText>
              </w:r>
              <w:r w:rsidRPr="001D386E" w:rsidDel="00573381">
                <w:rPr>
                  <w:rFonts w:hint="eastAsia"/>
                </w:rPr>
                <w:delText>A-42A</w:delText>
              </w:r>
              <w:r w:rsidRPr="001D386E" w:rsidDel="00573381">
                <w:delText>,</w:delText>
              </w:r>
              <w:r w:rsidRPr="001D386E" w:rsidDel="00573381">
                <w:rPr>
                  <w:rFonts w:hint="eastAsia"/>
                </w:rPr>
                <w:delText xml:space="preserve"> CA_1A-3A-19A-42A, </w:delText>
              </w:r>
              <w:r w:rsidRPr="001D386E" w:rsidDel="00573381">
                <w:rPr>
                  <w:lang w:eastAsia="ja-JP"/>
                </w:rPr>
                <w:delText>CA_</w:delText>
              </w:r>
              <w:r w:rsidRPr="001D386E" w:rsidDel="00573381">
                <w:rPr>
                  <w:lang w:eastAsia="zh-CN"/>
                </w:rPr>
                <w:delText>1A-</w:delText>
              </w:r>
              <w:r w:rsidRPr="001D386E" w:rsidDel="00573381">
                <w:rPr>
                  <w:lang w:eastAsia="ja-JP"/>
                </w:rPr>
                <w:delText>3A-32A-42A</w:delText>
              </w:r>
              <w:r w:rsidRPr="001D386E" w:rsidDel="00573381">
                <w:rPr>
                  <w:lang w:eastAsia="zh-CN"/>
                </w:rPr>
                <w:delText xml:space="preserve">, </w:delText>
              </w:r>
              <w:r w:rsidRPr="001D386E" w:rsidDel="00573381">
                <w:delText>CA_</w:delText>
              </w:r>
              <w:r w:rsidRPr="001D386E" w:rsidDel="00573381">
                <w:rPr>
                  <w:rFonts w:hint="eastAsia"/>
                </w:rPr>
                <w:delText>1</w:delText>
              </w:r>
              <w:r w:rsidRPr="001D386E" w:rsidDel="00573381">
                <w:delText>A-</w:delText>
              </w:r>
              <w:r w:rsidRPr="001D386E" w:rsidDel="00573381">
                <w:rPr>
                  <w:rFonts w:hint="eastAsia"/>
                </w:rPr>
                <w:delText>3</w:delText>
              </w:r>
              <w:r w:rsidRPr="001D386E" w:rsidDel="00573381">
                <w:delText>A-</w:delText>
              </w:r>
              <w:r w:rsidRPr="001D386E" w:rsidDel="00573381">
                <w:rPr>
                  <w:rFonts w:hint="eastAsia"/>
                  <w:lang w:eastAsia="ja-JP"/>
                </w:rPr>
                <w:delText>41</w:delText>
              </w:r>
              <w:r w:rsidRPr="001D386E" w:rsidDel="00573381">
                <w:rPr>
                  <w:rFonts w:hint="eastAsia"/>
                </w:rPr>
                <w:delText>A-4</w:delText>
              </w:r>
              <w:r w:rsidRPr="001D386E" w:rsidDel="00573381">
                <w:delText>2</w:delText>
              </w:r>
              <w:r w:rsidRPr="001D386E" w:rsidDel="00573381">
                <w:rPr>
                  <w:rFonts w:hint="eastAsia"/>
                </w:rPr>
                <w:delText>A</w:delText>
              </w:r>
              <w:r w:rsidRPr="001D386E" w:rsidDel="00573381">
                <w:delText>,</w:delText>
              </w:r>
              <w:r w:rsidRPr="001D386E" w:rsidDel="00573381">
                <w:rPr>
                  <w:rFonts w:hint="eastAsia"/>
                </w:rPr>
                <w:delText xml:space="preserve"> CA_3A-7A-20A-42A,</w:delText>
              </w:r>
              <w:r w:rsidRPr="001D386E" w:rsidDel="00573381">
                <w:delText xml:space="preserve"> </w:delText>
              </w:r>
              <w:r w:rsidRPr="001D386E" w:rsidDel="00573381">
                <w:rPr>
                  <w:szCs w:val="18"/>
                </w:rPr>
                <w:delText>CA_</w:delText>
              </w:r>
              <w:r w:rsidRPr="001D386E" w:rsidDel="00573381">
                <w:rPr>
                  <w:szCs w:val="18"/>
                  <w:lang w:eastAsia="zh-CN"/>
                </w:rPr>
                <w:delText>3A-20</w:delText>
              </w:r>
              <w:r w:rsidRPr="001D386E" w:rsidDel="00573381">
                <w:rPr>
                  <w:szCs w:val="18"/>
                </w:rPr>
                <w:delText>A-32A-4</w:delText>
              </w:r>
              <w:r w:rsidRPr="001D386E" w:rsidDel="00573381">
                <w:rPr>
                  <w:szCs w:val="18"/>
                  <w:lang w:eastAsia="zh-CN"/>
                </w:rPr>
                <w:delText>2</w:delText>
              </w:r>
              <w:r w:rsidRPr="001D386E" w:rsidDel="00573381">
                <w:rPr>
                  <w:szCs w:val="18"/>
                </w:rPr>
                <w:delText>A,</w:delText>
              </w:r>
              <w:r w:rsidRPr="001D386E" w:rsidDel="00573381">
                <w:delText xml:space="preserve"> CA_3A-28A-41A-42A, CA_</w:delText>
              </w:r>
              <w:r w:rsidRPr="001D386E" w:rsidDel="00573381">
                <w:rPr>
                  <w:rFonts w:hint="eastAsia"/>
                </w:rPr>
                <w:delText>3</w:delText>
              </w:r>
              <w:r w:rsidRPr="001D386E" w:rsidDel="00573381">
                <w:delText>A-</w:delText>
              </w:r>
              <w:r w:rsidRPr="001D386E" w:rsidDel="00573381">
                <w:rPr>
                  <w:rFonts w:hint="eastAsia"/>
                </w:rPr>
                <w:delText>1</w:delText>
              </w:r>
              <w:r w:rsidRPr="001D386E" w:rsidDel="00573381">
                <w:rPr>
                  <w:rFonts w:hint="eastAsia"/>
                  <w:lang w:eastAsia="ja-JP"/>
                </w:rPr>
                <w:delText>8</w:delText>
              </w:r>
              <w:r w:rsidRPr="001D386E" w:rsidDel="00573381">
                <w:rPr>
                  <w:rFonts w:hint="eastAsia"/>
                </w:rPr>
                <w:delText>A-4</w:delText>
              </w:r>
              <w:r w:rsidRPr="001D386E" w:rsidDel="00573381">
                <w:delText>2</w:delText>
              </w:r>
              <w:r w:rsidRPr="001D386E" w:rsidDel="00573381">
                <w:rPr>
                  <w:rFonts w:hint="eastAsia"/>
                </w:rPr>
                <w:delText>A</w:delText>
              </w:r>
              <w:r w:rsidDel="00573381">
                <w:delText>,</w:delText>
              </w:r>
              <w:r w:rsidRPr="001D386E" w:rsidDel="00573381">
                <w:rPr>
                  <w:rFonts w:hint="eastAsia"/>
                  <w:lang w:eastAsia="ja-JP"/>
                </w:rPr>
                <w:delText xml:space="preserve"> </w:delText>
              </w:r>
              <w:r w:rsidRPr="001D386E" w:rsidDel="00573381">
                <w:delText>CA_</w:delText>
              </w:r>
              <w:r w:rsidRPr="001D386E" w:rsidDel="00573381">
                <w:rPr>
                  <w:rFonts w:hint="eastAsia"/>
                </w:rPr>
                <w:delText>3</w:delText>
              </w:r>
              <w:r w:rsidRPr="001D386E" w:rsidDel="00573381">
                <w:delText>A-</w:delText>
              </w:r>
              <w:r w:rsidRPr="001D386E" w:rsidDel="00573381">
                <w:rPr>
                  <w:rFonts w:hint="eastAsia"/>
                </w:rPr>
                <w:delText>1</w:delText>
              </w:r>
              <w:r w:rsidRPr="001D386E" w:rsidDel="00573381">
                <w:rPr>
                  <w:rFonts w:hint="eastAsia"/>
                  <w:lang w:eastAsia="ja-JP"/>
                </w:rPr>
                <w:delText>8</w:delText>
              </w:r>
              <w:r w:rsidRPr="001D386E" w:rsidDel="00573381">
                <w:rPr>
                  <w:rFonts w:hint="eastAsia"/>
                </w:rPr>
                <w:delText>A-4</w:delText>
              </w:r>
              <w:r w:rsidRPr="001D386E" w:rsidDel="00573381">
                <w:delText>2</w:delText>
              </w:r>
              <w:r w:rsidRPr="001D386E" w:rsidDel="00573381">
                <w:rPr>
                  <w:rFonts w:hint="eastAsia"/>
                  <w:lang w:eastAsia="ja-JP"/>
                </w:rPr>
                <w:delText>C</w:delText>
              </w:r>
              <w:r w:rsidRPr="00F825E6" w:rsidDel="00573381">
                <w:rPr>
                  <w:lang w:eastAsia="ja-JP"/>
                </w:rPr>
                <w:delText xml:space="preserve">, </w:delText>
              </w:r>
              <w:r w:rsidRPr="00B60129" w:rsidDel="00573381">
                <w:delText>CA_3A-8A-42A and CA_3A-8A-42C</w:delText>
              </w:r>
              <w:r w:rsidRPr="001D386E" w:rsidDel="00573381">
                <w:delText>.</w:delText>
              </w:r>
              <w:r w:rsidRPr="001D386E" w:rsidDel="00573381">
                <w:rPr>
                  <w:rFonts w:eastAsia="Malgun Gothic" w:hint="eastAsia"/>
                </w:rPr>
                <w:delText xml:space="preserve"> </w:delText>
              </w:r>
              <w:r w:rsidRPr="001D386E" w:rsidDel="00573381">
                <w:rPr>
                  <w:rFonts w:ascii="Symbol" w:hAnsi="Symbol"/>
                </w:rPr>
                <w:delText></w:delText>
              </w:r>
              <w:r w:rsidRPr="001D386E" w:rsidDel="00573381">
                <w:delText>F</w:delText>
              </w:r>
              <w:r w:rsidRPr="001D386E" w:rsidDel="00573381">
                <w:rPr>
                  <w:vertAlign w:val="subscript"/>
                </w:rPr>
                <w:delText>HD</w:delText>
              </w:r>
              <w:r w:rsidRPr="001D386E" w:rsidDel="00573381">
                <w:delText xml:space="preserve"> = 0MHz for CA_11A-28A</w:delText>
              </w:r>
              <w:r w:rsidRPr="001D386E" w:rsidDel="00573381">
                <w:rPr>
                  <w:rFonts w:hint="eastAsia"/>
                </w:rPr>
                <w:delText>, CA_1A-11A-28A and CA_3A-11A-28A</w:delText>
              </w:r>
              <w:r w:rsidRPr="001D386E" w:rsidDel="00573381">
                <w:delText>.</w:delText>
              </w:r>
            </w:del>
          </w:p>
          <w:p w14:paraId="3D7A6EFC" w14:textId="13BD9585" w:rsidR="009121FE" w:rsidRPr="001D386E" w:rsidDel="00573381" w:rsidRDefault="009121FE" w:rsidP="009121FE">
            <w:pPr>
              <w:pStyle w:val="TAN"/>
              <w:rPr>
                <w:del w:id="157" w:author="Mohammad ABDI ABYANEH" w:date="2021-11-16T17:02:00Z"/>
                <w:snapToGrid w:val="0"/>
                <w:lang w:eastAsia="ja-JP"/>
              </w:rPr>
            </w:pPr>
            <w:del w:id="158" w:author="Mohammad ABDI ABYANEH" w:date="2021-11-16T17:02:00Z">
              <w:r w:rsidRPr="001D386E" w:rsidDel="00573381">
                <w:rPr>
                  <w:lang w:eastAsia="ja-JP"/>
                </w:rPr>
                <w:delText>NOTE 10:</w:delText>
              </w:r>
              <w:r w:rsidRPr="001D386E" w:rsidDel="00573381">
                <w:rPr>
                  <w:lang w:eastAsia="ja-JP"/>
                </w:rPr>
                <w:tab/>
                <w:delText>The requirements should be verified for UL EARFCN of the aggressor (low</w:delText>
              </w:r>
              <w:r w:rsidRPr="001D386E" w:rsidDel="00573381">
                <w:rPr>
                  <w:rFonts w:hint="eastAsia"/>
                  <w:lang w:eastAsia="ja-JP"/>
                </w:rPr>
                <w:delText>er</w:delText>
              </w:r>
              <w:r w:rsidRPr="001D386E" w:rsidDel="00573381">
                <w:rPr>
                  <w:lang w:eastAsia="ja-JP"/>
                </w:rPr>
                <w:delText xml:space="preserve">) band (superscript LB) such that </w:delText>
              </w:r>
              <w:r w:rsidRPr="001D386E" w:rsidDel="00573381">
                <w:rPr>
                  <w:snapToGrid w:val="0"/>
                  <w:position w:val="-12"/>
                  <w:lang w:eastAsia="ja-JP"/>
                </w:rPr>
                <w:object w:dxaOrig="1960" w:dyaOrig="380" w14:anchorId="71291607">
                  <v:shape id="_x0000_i1027" type="#_x0000_t75" style="width:78pt;height:14.75pt" o:ole="">
                    <v:imagedata r:id="rId17" o:title=""/>
                  </v:shape>
                  <o:OLEObject Type="Embed" ProgID="Equation.3" ShapeID="_x0000_i1027" DrawAspect="Content" ObjectID="_1698588624" r:id="rId18"/>
                </w:object>
              </w:r>
              <w:r w:rsidRPr="001D386E" w:rsidDel="00573381">
                <w:rPr>
                  <w:snapToGrid w:val="0"/>
                  <w:lang w:eastAsia="ja-JP"/>
                </w:rPr>
                <w:delText xml:space="preserve">in MHz and </w:delText>
              </w:r>
              <w:r w:rsidRPr="001D386E" w:rsidDel="00573381">
                <w:rPr>
                  <w:position w:val="-14"/>
                  <w:lang w:eastAsia="zh-CN"/>
                </w:rPr>
                <w:object w:dxaOrig="4900" w:dyaOrig="400" w14:anchorId="503F0859">
                  <v:shape id="_x0000_i1028" type="#_x0000_t75" style="width:204pt;height:16.35pt" o:ole="">
                    <v:imagedata r:id="rId12" o:title=""/>
                  </v:shape>
                  <o:OLEObject Type="Embed" ProgID="Equation.DSMT4" ShapeID="_x0000_i1028" DrawAspect="Content" ObjectID="_1698588625" r:id="rId19"/>
                </w:object>
              </w:r>
              <w:r w:rsidRPr="001D386E" w:rsidDel="00573381">
                <w:rPr>
                  <w:snapToGrid w:val="0"/>
                  <w:lang w:eastAsia="ja-JP"/>
                </w:rPr>
                <w:delText xml:space="preserve"> with</w:delText>
              </w:r>
              <w:r w:rsidRPr="003973C0" w:rsidDel="00573381">
                <w:rPr>
                  <w:noProof/>
                  <w:position w:val="-10"/>
                  <w:lang w:val="en-US"/>
                </w:rPr>
                <w:drawing>
                  <wp:inline distT="0" distB="0" distL="0" distR="0" wp14:anchorId="1D301746" wp14:editId="7558D90A">
                    <wp:extent cx="24765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573381">
                <w:rPr>
                  <w:snapToGrid w:val="0"/>
                  <w:lang w:eastAsia="ja-JP"/>
                </w:rPr>
                <w:delText xml:space="preserve"> carrier frequenc</w:delText>
              </w:r>
              <w:r w:rsidRPr="001D386E" w:rsidDel="00573381">
                <w:rPr>
                  <w:rFonts w:hint="eastAsia"/>
                  <w:snapToGrid w:val="0"/>
                  <w:lang w:eastAsia="ja-JP"/>
                </w:rPr>
                <w:delText>y</w:delText>
              </w:r>
              <w:r w:rsidRPr="001D386E" w:rsidDel="00573381">
                <w:rPr>
                  <w:snapToGrid w:val="0"/>
                  <w:lang w:eastAsia="ja-JP"/>
                </w:rPr>
                <w:delText xml:space="preserve"> in the victim (high</w:delText>
              </w:r>
              <w:r w:rsidRPr="001D386E" w:rsidDel="00573381">
                <w:rPr>
                  <w:rFonts w:hint="eastAsia"/>
                  <w:snapToGrid w:val="0"/>
                  <w:lang w:eastAsia="ja-JP"/>
                </w:rPr>
                <w:delText>er</w:delText>
              </w:r>
              <w:r w:rsidRPr="001D386E" w:rsidDel="00573381">
                <w:rPr>
                  <w:snapToGrid w:val="0"/>
                  <w:lang w:eastAsia="ja-JP"/>
                </w:rPr>
                <w:delText xml:space="preserve">) band in MHz and </w:delText>
              </w:r>
              <w:r w:rsidRPr="003973C0" w:rsidDel="00573381">
                <w:rPr>
                  <w:noProof/>
                  <w:position w:val="-12"/>
                  <w:lang w:val="en-US"/>
                </w:rPr>
                <w:drawing>
                  <wp:inline distT="0" distB="0" distL="0" distR="0" wp14:anchorId="58F9A335" wp14:editId="1FFD10C9">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sidDel="00573381">
                <w:rPr>
                  <w:snapToGrid w:val="0"/>
                  <w:lang w:eastAsia="ja-JP"/>
                </w:rPr>
                <w:delText xml:space="preserve"> the channel bandwidth configured in the lower band.</w:delText>
              </w:r>
            </w:del>
          </w:p>
          <w:p w14:paraId="1D00A0BA" w14:textId="46002148" w:rsidR="009121FE" w:rsidDel="00573381" w:rsidRDefault="009121FE" w:rsidP="00151991">
            <w:pPr>
              <w:pStyle w:val="TAC"/>
              <w:jc w:val="left"/>
              <w:rPr>
                <w:del w:id="159" w:author="Mohammad ABDI ABYANEH" w:date="2021-11-16T17:02:00Z"/>
                <w:snapToGrid w:val="0"/>
                <w:lang w:eastAsia="ja-JP"/>
              </w:rPr>
            </w:pPr>
            <w:del w:id="160" w:author="Mohammad ABDI ABYANEH" w:date="2021-11-16T17:02:00Z">
              <w:r w:rsidRPr="001D386E" w:rsidDel="00573381">
                <w:rPr>
                  <w:lang w:eastAsia="ja-JP"/>
                </w:rPr>
                <w:delText xml:space="preserve">NOTE </w:delText>
              </w:r>
              <w:r w:rsidRPr="001D386E" w:rsidDel="00573381">
                <w:rPr>
                  <w:rFonts w:hint="eastAsia"/>
                  <w:lang w:eastAsia="ja-JP"/>
                </w:rPr>
                <w:delText>11</w:delText>
              </w:r>
              <w:r w:rsidRPr="001D386E" w:rsidDel="00573381">
                <w:rPr>
                  <w:lang w:eastAsia="ja-JP"/>
                </w:rPr>
                <w:delText>:</w:delText>
              </w:r>
              <w:r w:rsidRPr="001D386E" w:rsidDel="00573381">
                <w:rPr>
                  <w:lang w:eastAsia="ja-JP"/>
                </w:rPr>
                <w:tab/>
                <w:delText xml:space="preserve">The requirements </w:delText>
              </w:r>
              <w:r w:rsidRPr="001D386E" w:rsidDel="00573381">
                <w:rPr>
                  <w:rFonts w:hint="eastAsia"/>
                  <w:lang w:eastAsia="ja-JP"/>
                </w:rPr>
                <w:delText xml:space="preserve">are </w:delText>
              </w:r>
              <w:r w:rsidRPr="001D386E" w:rsidDel="00573381">
                <w:rPr>
                  <w:lang w:eastAsia="ja-JP"/>
                </w:rPr>
                <w:delText xml:space="preserve">only </w:delText>
              </w:r>
              <w:r w:rsidRPr="001D386E" w:rsidDel="00573381">
                <w:rPr>
                  <w:rFonts w:hint="eastAsia"/>
                  <w:lang w:eastAsia="ja-JP"/>
                </w:rPr>
                <w:delText xml:space="preserve">applicable to channel bandwidths with a </w:delText>
              </w:r>
              <w:r w:rsidRPr="001D386E" w:rsidDel="00573381">
                <w:rPr>
                  <w:snapToGrid w:val="0"/>
                  <w:lang w:eastAsia="ja-JP"/>
                </w:rPr>
                <w:delText>carrier frequenc</w:delText>
              </w:r>
              <w:r w:rsidRPr="001D386E" w:rsidDel="00573381">
                <w:rPr>
                  <w:rFonts w:hint="eastAsia"/>
                  <w:snapToGrid w:val="0"/>
                  <w:lang w:eastAsia="ja-JP"/>
                </w:rPr>
                <w:delText>y</w:delText>
              </w:r>
              <w:r w:rsidRPr="001D386E" w:rsidDel="00573381">
                <w:rPr>
                  <w:snapToGrid w:val="0"/>
                  <w:lang w:eastAsia="ja-JP"/>
                </w:rPr>
                <w:delText xml:space="preserve"> at </w:delText>
              </w:r>
              <w:r w:rsidRPr="001D386E" w:rsidDel="00573381">
                <w:rPr>
                  <w:snapToGrid w:val="0"/>
                  <w:position w:val="-12"/>
                  <w:lang w:eastAsia="ja-JP"/>
                </w:rPr>
                <w:object w:dxaOrig="1939" w:dyaOrig="380" w14:anchorId="7BF70CBB">
                  <v:shape id="_x0000_i1029" type="#_x0000_t75" style="width:78pt;height:14.75pt" o:ole="">
                    <v:imagedata r:id="rId20" o:title=""/>
                  </v:shape>
                  <o:OLEObject Type="Embed" ProgID="Equation.3" ShapeID="_x0000_i1029" DrawAspect="Content" ObjectID="_1698588626" r:id="rId21"/>
                </w:object>
              </w:r>
              <w:r w:rsidRPr="001D386E" w:rsidDel="00573381">
                <w:rPr>
                  <w:rFonts w:hint="eastAsia"/>
                  <w:lang w:eastAsia="ja-JP"/>
                </w:rPr>
                <w:delText xml:space="preserve"> MHz offset from</w:delText>
              </w:r>
              <w:r w:rsidRPr="001D386E" w:rsidDel="00573381">
                <w:rPr>
                  <w:lang w:eastAsia="ja-JP"/>
                </w:rPr>
                <w:delText xml:space="preserve"> </w:delText>
              </w:r>
              <w:r w:rsidRPr="001D386E" w:rsidDel="00573381">
                <w:rPr>
                  <w:snapToGrid w:val="0"/>
                  <w:position w:val="-12"/>
                  <w:lang w:eastAsia="ja-JP"/>
                </w:rPr>
                <w:object w:dxaOrig="560" w:dyaOrig="380" w14:anchorId="4FB05207">
                  <v:shape id="_x0000_i1030" type="#_x0000_t75" style="width:22.35pt;height:14.75pt" o:ole="">
                    <v:imagedata r:id="rId22" o:title=""/>
                  </v:shape>
                  <o:OLEObject Type="Embed" ProgID="Equation.3" ShapeID="_x0000_i1030" DrawAspect="Content" ObjectID="_1698588627" r:id="rId23"/>
                </w:object>
              </w:r>
              <w:r w:rsidRPr="001D386E" w:rsidDel="00573381">
                <w:rPr>
                  <w:snapToGrid w:val="0"/>
                  <w:lang w:eastAsia="ja-JP"/>
                </w:rPr>
                <w:delText xml:space="preserve"> in the victim (higher band) with </w:delText>
              </w:r>
              <w:r w:rsidRPr="001D386E" w:rsidDel="00573381">
                <w:rPr>
                  <w:position w:val="-14"/>
                  <w:lang w:eastAsia="zh-CN"/>
                </w:rPr>
                <w:object w:dxaOrig="4900" w:dyaOrig="400" w14:anchorId="3A47A631">
                  <v:shape id="_x0000_i1031" type="#_x0000_t75" style="width:204pt;height:16.35pt" o:ole="">
                    <v:imagedata r:id="rId12" o:title=""/>
                  </v:shape>
                  <o:OLEObject Type="Embed" ProgID="Equation.DSMT4" ShapeID="_x0000_i1031" DrawAspect="Content" ObjectID="_1698588628" r:id="rId24"/>
                </w:object>
              </w:r>
              <w:r w:rsidRPr="001D386E" w:rsidDel="00573381">
                <w:rPr>
                  <w:snapToGrid w:val="0"/>
                  <w:lang w:eastAsia="ja-JP"/>
                </w:rPr>
                <w:delText>, where</w:delText>
              </w:r>
              <w:r w:rsidRPr="003973C0" w:rsidDel="00573381">
                <w:rPr>
                  <w:noProof/>
                  <w:position w:val="-12"/>
                  <w:lang w:val="en-US"/>
                </w:rPr>
                <w:drawing>
                  <wp:inline distT="0" distB="0" distL="0" distR="0" wp14:anchorId="69BF82DC" wp14:editId="73C63627">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sidDel="00573381">
                <w:rPr>
                  <w:snapToGrid w:val="0"/>
                  <w:lang w:eastAsia="ja-JP"/>
                </w:rPr>
                <w:delText>and</w:delText>
              </w:r>
              <w:r w:rsidRPr="001D386E" w:rsidDel="00573381">
                <w:rPr>
                  <w:snapToGrid w:val="0"/>
                  <w:position w:val="-12"/>
                  <w:lang w:eastAsia="ja-JP"/>
                </w:rPr>
                <w:object w:dxaOrig="900" w:dyaOrig="380" w14:anchorId="730C22B0">
                  <v:shape id="_x0000_i1032" type="#_x0000_t75" style="width:36pt;height:14.75pt" o:ole="">
                    <v:imagedata r:id="rId25" o:title=""/>
                  </v:shape>
                  <o:OLEObject Type="Embed" ProgID="Equation.3" ShapeID="_x0000_i1032" DrawAspect="Content" ObjectID="_1698588629" r:id="rId26"/>
                </w:object>
              </w:r>
              <w:r w:rsidRPr="001D386E" w:rsidDel="00573381">
                <w:rPr>
                  <w:snapToGrid w:val="0"/>
                  <w:lang w:eastAsia="ja-JP"/>
                </w:rPr>
                <w:delText>are the channel bandwidths configured in the aggressor (lower) and victim (higher) bands in MHz, respectively.</w:delText>
              </w:r>
            </w:del>
          </w:p>
          <w:p w14:paraId="3C22B79E" w14:textId="7BE97DB4" w:rsidR="009121FE" w:rsidRPr="001D386E" w:rsidDel="00573381" w:rsidRDefault="009121FE" w:rsidP="009121FE">
            <w:pPr>
              <w:pStyle w:val="TAN"/>
              <w:rPr>
                <w:del w:id="161" w:author="Mohammad ABDI ABYANEH" w:date="2021-11-16T17:02:00Z"/>
              </w:rPr>
            </w:pPr>
            <w:del w:id="162" w:author="Mohammad ABDI ABYANEH" w:date="2021-11-16T17:02:00Z">
              <w:r w:rsidRPr="001D386E" w:rsidDel="00573381">
                <w:rPr>
                  <w:lang w:eastAsia="ja-JP"/>
                </w:rPr>
                <w:delText xml:space="preserve">NOTE </w:delText>
              </w:r>
              <w:r w:rsidRPr="001D386E" w:rsidDel="00573381">
                <w:rPr>
                  <w:lang w:eastAsia="zh-CN"/>
                </w:rPr>
                <w:delText>1</w:delText>
              </w:r>
              <w:r w:rsidRPr="001D386E" w:rsidDel="00573381">
                <w:rPr>
                  <w:rFonts w:hint="eastAsia"/>
                  <w:lang w:eastAsia="ja-JP"/>
                </w:rPr>
                <w:delText>4</w:delText>
              </w:r>
              <w:r w:rsidRPr="001D386E" w:rsidDel="00573381">
                <w:rPr>
                  <w:lang w:eastAsia="ja-JP"/>
                </w:rPr>
                <w:delText>:</w:delText>
              </w:r>
              <w:r w:rsidRPr="001D386E" w:rsidDel="00573381">
                <w:rPr>
                  <w:lang w:eastAsia="ja-JP"/>
                </w:rPr>
                <w:tab/>
              </w:r>
              <w:r w:rsidRPr="001D386E" w:rsidDel="00573381">
                <w:rPr>
                  <w:rFonts w:hint="eastAsia"/>
                  <w:lang w:eastAsia="ja-JP"/>
                </w:rPr>
                <w:delText>For the UE that supports CA_1A-1</w:delText>
              </w:r>
              <w:r w:rsidRPr="001D386E" w:rsidDel="00573381">
                <w:rPr>
                  <w:rFonts w:hint="eastAsia"/>
                  <w:lang w:eastAsia="zh-CN"/>
                </w:rPr>
                <w:delText>8</w:delText>
              </w:r>
              <w:r w:rsidRPr="001D386E" w:rsidDel="00573381">
                <w:rPr>
                  <w:rFonts w:hint="eastAsia"/>
                  <w:lang w:eastAsia="ja-JP"/>
                </w:rPr>
                <w:delText xml:space="preserve">A-28A </w:delText>
              </w:r>
              <w:r w:rsidRPr="001D386E" w:rsidDel="00573381">
                <w:rPr>
                  <w:rFonts w:hint="eastAsia"/>
                  <w:lang w:eastAsia="zh-CN"/>
                </w:rPr>
                <w:delText xml:space="preserve">or </w:delText>
              </w:r>
              <w:r w:rsidRPr="001D386E" w:rsidDel="00573381">
                <w:rPr>
                  <w:rFonts w:hint="eastAsia"/>
                  <w:lang w:eastAsia="ja-JP"/>
                </w:rPr>
                <w:delText>CA_1A-19A-28A, n</w:delText>
              </w:r>
              <w:r w:rsidRPr="001D386E" w:rsidDel="00573381">
                <w:delText xml:space="preserve">o requirements apply when there is at least one individual RE within the </w:delText>
              </w:r>
              <w:r w:rsidRPr="001D386E" w:rsidDel="00573381">
                <w:rPr>
                  <w:lang w:eastAsia="ja-JP"/>
                </w:rPr>
                <w:delText xml:space="preserve">uplink </w:delText>
              </w:r>
              <w:r w:rsidRPr="001D386E" w:rsidDel="00573381">
                <w:delText>transmission bandwidth of the low band for which the 3</w:delText>
              </w:r>
              <w:r w:rsidRPr="001D386E" w:rsidDel="00573381">
                <w:rPr>
                  <w:vertAlign w:val="superscript"/>
                </w:rPr>
                <w:delText>rd</w:delText>
              </w:r>
              <w:r w:rsidRPr="001D386E" w:rsidDel="00573381">
                <w:delText xml:space="preserve"> </w:delText>
              </w:r>
              <w:r w:rsidRPr="001D386E" w:rsidDel="00573381">
                <w:rPr>
                  <w:lang w:eastAsia="ja-JP"/>
                </w:rPr>
                <w:delText xml:space="preserve">transmitter </w:delText>
              </w:r>
              <w:r w:rsidRPr="001D386E" w:rsidDel="00573381">
                <w:delText xml:space="preserve">harmonic is within the </w:delText>
              </w:r>
              <w:r w:rsidRPr="001D386E" w:rsidDel="00573381">
                <w:rPr>
                  <w:lang w:eastAsia="ja-JP"/>
                </w:rPr>
                <w:delText xml:space="preserve">downlink </w:delText>
              </w:r>
              <w:r w:rsidRPr="001D386E" w:rsidDel="00573381">
                <w:delText xml:space="preserve">transmission bandwidth of the high band. The reference sensitivity </w:delText>
              </w:r>
              <w:r w:rsidRPr="001D386E" w:rsidDel="00573381">
                <w:rPr>
                  <w:rFonts w:hint="eastAsia"/>
                  <w:lang w:eastAsia="ja-JP"/>
                </w:rPr>
                <w:delText xml:space="preserve">should </w:delText>
              </w:r>
              <w:r w:rsidRPr="001D386E" w:rsidDel="00573381">
                <w:delText xml:space="preserve">only </w:delText>
              </w:r>
              <w:r w:rsidRPr="001D386E" w:rsidDel="00573381">
                <w:rPr>
                  <w:rFonts w:hint="eastAsia"/>
                  <w:lang w:eastAsia="ja-JP"/>
                </w:rPr>
                <w:delText xml:space="preserve">be </w:delText>
              </w:r>
              <w:r w:rsidRPr="001D386E" w:rsidDel="00573381">
                <w:delText>verified when this is not the case (the requirements specified in clause 7.3.1 apply).</w:delText>
              </w:r>
            </w:del>
          </w:p>
          <w:p w14:paraId="1AEAFD25" w14:textId="12A161F3" w:rsidR="009121FE" w:rsidRPr="001D386E" w:rsidDel="00573381" w:rsidRDefault="009121FE" w:rsidP="00151991">
            <w:pPr>
              <w:pStyle w:val="TAN"/>
              <w:rPr>
                <w:del w:id="163" w:author="Mohammad ABDI ABYANEH" w:date="2021-11-16T17:02:00Z"/>
                <w:lang w:eastAsia="ja-JP"/>
              </w:rPr>
            </w:pPr>
            <w:del w:id="164" w:author="Mohammad ABDI ABYANEH" w:date="2021-11-16T17:02:00Z">
              <w:r w:rsidRPr="001D386E" w:rsidDel="00573381">
                <w:rPr>
                  <w:lang w:eastAsia="ja-JP"/>
                </w:rPr>
                <w:delText>NOTE</w:delText>
              </w:r>
              <w:r w:rsidRPr="001D386E" w:rsidDel="00573381">
                <w:rPr>
                  <w:rFonts w:hint="eastAsia"/>
                  <w:lang w:eastAsia="zh-CN"/>
                </w:rPr>
                <w:delText xml:space="preserve"> 3</w:delText>
              </w:r>
              <w:r w:rsidRPr="001D386E" w:rsidDel="00573381">
                <w:rPr>
                  <w:lang w:eastAsia="ja-JP"/>
                </w:rPr>
                <w:delText>3:</w:delText>
              </w:r>
              <w:r w:rsidRPr="001D386E" w:rsidDel="00573381">
                <w:rPr>
                  <w:lang w:eastAsia="ja-JP"/>
                </w:rPr>
                <w:tab/>
                <w:delText>Applicable for the operations with 2 or 4 antenna ports supported in the band with carrier aggregation configured</w:delText>
              </w:r>
              <w:r w:rsidRPr="001D386E" w:rsidDel="00573381">
                <w:rPr>
                  <w:rFonts w:hint="eastAsia"/>
                  <w:lang w:eastAsia="ja-JP"/>
                </w:rPr>
                <w:delText>.</w:delText>
              </w:r>
            </w:del>
          </w:p>
        </w:tc>
      </w:tr>
    </w:tbl>
    <w:p w14:paraId="0ACF3735" w14:textId="6A8790F2" w:rsidR="009121FE" w:rsidRPr="00C7047E" w:rsidDel="00573381" w:rsidRDefault="009121FE" w:rsidP="009121FE">
      <w:pPr>
        <w:rPr>
          <w:del w:id="165" w:author="Mohammad ABDI ABYANEH" w:date="2021-11-16T17:02:00Z"/>
          <w:rFonts w:ascii="Arial" w:hAnsi="Arial" w:cs="Arial"/>
          <w:lang w:eastAsia="zh-CN"/>
        </w:rPr>
      </w:pPr>
    </w:p>
    <w:p w14:paraId="4A85A101" w14:textId="1D0AE2C4" w:rsidR="009121FE" w:rsidRPr="00AC1EA8" w:rsidDel="00573381" w:rsidRDefault="009121FE" w:rsidP="00151991">
      <w:pPr>
        <w:pStyle w:val="TH"/>
        <w:rPr>
          <w:del w:id="166" w:author="Mohammad ABDI ABYANEH" w:date="2021-11-16T17:02:00Z"/>
          <w:lang w:eastAsia="zh-CN"/>
        </w:rPr>
      </w:pPr>
      <w:del w:id="167" w:author="Mohammad ABDI ABYANEH" w:date="2021-11-16T17:02:00Z">
        <w:r w:rsidRPr="00AC1EA8" w:rsidDel="00573381">
          <w:delText xml:space="preserve">Table </w:delText>
        </w:r>
        <w:r w:rsidDel="00573381">
          <w:delText>5</w:delText>
        </w:r>
        <w:r w:rsidRPr="00C7047E" w:rsidDel="00573381">
          <w:delText>.</w:delText>
        </w:r>
        <w:r w:rsidR="00AC1EA8" w:rsidDel="00573381">
          <w:delText>7</w:delText>
        </w:r>
        <w:r w:rsidRPr="00C7047E" w:rsidDel="00573381">
          <w:delText>.3</w:delText>
        </w:r>
        <w:r w:rsidRPr="00AC1EA8" w:rsidDel="00573381">
          <w:delText>-</w:delText>
        </w:r>
        <w:r w:rsidDel="00573381">
          <w:delText>2</w:delText>
        </w:r>
        <w:r w:rsidRPr="00AC1EA8" w:rsidDel="00573381">
          <w:delText>: Uplink configuration for the low band (exceptions due to harmonic issue)</w:delText>
        </w:r>
      </w:del>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rsidDel="00573381" w14:paraId="25DE0DD7" w14:textId="3B50CBBD" w:rsidTr="009121FE">
        <w:trPr>
          <w:trHeight w:val="255"/>
          <w:del w:id="168" w:author="Mohammad ABDI ABYANEH" w:date="2021-11-16T17:02:00Z"/>
        </w:trPr>
        <w:tc>
          <w:tcPr>
            <w:tcW w:w="8356" w:type="dxa"/>
            <w:gridSpan w:val="9"/>
            <w:shd w:val="clear" w:color="auto" w:fill="auto"/>
            <w:vAlign w:val="center"/>
          </w:tcPr>
          <w:p w14:paraId="037E7869" w14:textId="5FF0FE18" w:rsidR="009121FE" w:rsidRPr="001D386E" w:rsidDel="00573381" w:rsidRDefault="009121FE" w:rsidP="009121FE">
            <w:pPr>
              <w:pStyle w:val="TAH"/>
              <w:rPr>
                <w:del w:id="169" w:author="Mohammad ABDI ABYANEH" w:date="2021-11-16T17:02:00Z"/>
              </w:rPr>
            </w:pPr>
            <w:del w:id="170" w:author="Mohammad ABDI ABYANEH" w:date="2021-11-16T17:02:00Z">
              <w:r w:rsidRPr="001D386E" w:rsidDel="00573381">
                <w:delText>E-UTRA Band / Channel bandwidth of the high band / N</w:delText>
              </w:r>
              <w:r w:rsidRPr="001D386E" w:rsidDel="00573381">
                <w:rPr>
                  <w:vertAlign w:val="subscript"/>
                </w:rPr>
                <w:delText>RB</w:delText>
              </w:r>
              <w:r w:rsidRPr="001D386E" w:rsidDel="00573381">
                <w:delText xml:space="preserve"> / Duplex mode</w:delText>
              </w:r>
            </w:del>
          </w:p>
        </w:tc>
      </w:tr>
      <w:tr w:rsidR="009121FE" w:rsidRPr="001D386E" w:rsidDel="00573381" w14:paraId="0AFE3391" w14:textId="422C5874" w:rsidTr="009121FE">
        <w:trPr>
          <w:trHeight w:val="255"/>
          <w:del w:id="171" w:author="Mohammad ABDI ABYANEH" w:date="2021-11-16T17:02:00Z"/>
        </w:trPr>
        <w:tc>
          <w:tcPr>
            <w:tcW w:w="2122" w:type="dxa"/>
            <w:shd w:val="clear" w:color="auto" w:fill="auto"/>
            <w:vAlign w:val="center"/>
          </w:tcPr>
          <w:p w14:paraId="52C5C5B3" w14:textId="4491EC29" w:rsidR="009121FE" w:rsidRPr="001D386E" w:rsidDel="00573381" w:rsidRDefault="009121FE" w:rsidP="009121FE">
            <w:pPr>
              <w:pStyle w:val="TAH"/>
              <w:rPr>
                <w:del w:id="172" w:author="Mohammad ABDI ABYANEH" w:date="2021-11-16T17:02:00Z"/>
              </w:rPr>
            </w:pPr>
            <w:del w:id="173" w:author="Mohammad ABDI ABYANEH" w:date="2021-11-16T17:02:00Z">
              <w:r w:rsidRPr="001D386E" w:rsidDel="00573381">
                <w:delText>EUTRA CA Configuration</w:delText>
              </w:r>
            </w:del>
          </w:p>
        </w:tc>
        <w:tc>
          <w:tcPr>
            <w:tcW w:w="785" w:type="dxa"/>
            <w:shd w:val="clear" w:color="auto" w:fill="auto"/>
            <w:vAlign w:val="center"/>
          </w:tcPr>
          <w:p w14:paraId="083E40A4" w14:textId="69B3E2E8" w:rsidR="009121FE" w:rsidRPr="001D386E" w:rsidDel="00573381" w:rsidRDefault="009121FE" w:rsidP="009121FE">
            <w:pPr>
              <w:pStyle w:val="TAH"/>
              <w:rPr>
                <w:del w:id="174" w:author="Mohammad ABDI ABYANEH" w:date="2021-11-16T17:02:00Z"/>
              </w:rPr>
            </w:pPr>
            <w:del w:id="175" w:author="Mohammad ABDI ABYANEH" w:date="2021-11-16T17:02:00Z">
              <w:r w:rsidRPr="001D386E" w:rsidDel="00573381">
                <w:delText>UL band</w:delText>
              </w:r>
            </w:del>
          </w:p>
        </w:tc>
        <w:tc>
          <w:tcPr>
            <w:tcW w:w="784" w:type="dxa"/>
            <w:shd w:val="clear" w:color="auto" w:fill="auto"/>
            <w:vAlign w:val="center"/>
          </w:tcPr>
          <w:p w14:paraId="57429A89" w14:textId="77B465C0" w:rsidR="009121FE" w:rsidRPr="001D386E" w:rsidDel="00573381" w:rsidRDefault="009121FE" w:rsidP="009121FE">
            <w:pPr>
              <w:pStyle w:val="TAH"/>
              <w:rPr>
                <w:del w:id="176" w:author="Mohammad ABDI ABYANEH" w:date="2021-11-16T17:02:00Z"/>
              </w:rPr>
            </w:pPr>
            <w:del w:id="177" w:author="Mohammad ABDI ABYANEH" w:date="2021-11-16T17:02:00Z">
              <w:r w:rsidRPr="001D386E" w:rsidDel="00573381">
                <w:delText>1.4 MHz</w:delText>
              </w:r>
            </w:del>
          </w:p>
        </w:tc>
        <w:tc>
          <w:tcPr>
            <w:tcW w:w="784" w:type="dxa"/>
            <w:shd w:val="clear" w:color="auto" w:fill="auto"/>
            <w:vAlign w:val="center"/>
          </w:tcPr>
          <w:p w14:paraId="312F5422" w14:textId="2F244A9A" w:rsidR="009121FE" w:rsidRPr="001D386E" w:rsidDel="00573381" w:rsidRDefault="009121FE" w:rsidP="009121FE">
            <w:pPr>
              <w:pStyle w:val="TAH"/>
              <w:rPr>
                <w:del w:id="178" w:author="Mohammad ABDI ABYANEH" w:date="2021-11-16T17:02:00Z"/>
              </w:rPr>
            </w:pPr>
            <w:del w:id="179" w:author="Mohammad ABDI ABYANEH" w:date="2021-11-16T17:02:00Z">
              <w:r w:rsidRPr="001D386E" w:rsidDel="00573381">
                <w:delText>3 MHz</w:delText>
              </w:r>
            </w:del>
          </w:p>
        </w:tc>
        <w:tc>
          <w:tcPr>
            <w:tcW w:w="784" w:type="dxa"/>
            <w:shd w:val="clear" w:color="auto" w:fill="auto"/>
            <w:vAlign w:val="center"/>
          </w:tcPr>
          <w:p w14:paraId="7FBB786F" w14:textId="512FBC0F" w:rsidR="009121FE" w:rsidRPr="001D386E" w:rsidDel="00573381" w:rsidRDefault="009121FE" w:rsidP="009121FE">
            <w:pPr>
              <w:pStyle w:val="TAH"/>
              <w:rPr>
                <w:del w:id="180" w:author="Mohammad ABDI ABYANEH" w:date="2021-11-16T17:02:00Z"/>
              </w:rPr>
            </w:pPr>
            <w:del w:id="181" w:author="Mohammad ABDI ABYANEH" w:date="2021-11-16T17:02:00Z">
              <w:r w:rsidRPr="001D386E" w:rsidDel="00573381">
                <w:delText>5 MHz</w:delText>
              </w:r>
            </w:del>
          </w:p>
        </w:tc>
        <w:tc>
          <w:tcPr>
            <w:tcW w:w="784" w:type="dxa"/>
            <w:shd w:val="clear" w:color="auto" w:fill="auto"/>
            <w:vAlign w:val="center"/>
          </w:tcPr>
          <w:p w14:paraId="56084398" w14:textId="714DCE7D" w:rsidR="009121FE" w:rsidRPr="001D386E" w:rsidDel="00573381" w:rsidRDefault="009121FE" w:rsidP="009121FE">
            <w:pPr>
              <w:pStyle w:val="TAH"/>
              <w:rPr>
                <w:del w:id="182" w:author="Mohammad ABDI ABYANEH" w:date="2021-11-16T17:02:00Z"/>
              </w:rPr>
            </w:pPr>
            <w:del w:id="183" w:author="Mohammad ABDI ABYANEH" w:date="2021-11-16T17:02:00Z">
              <w:r w:rsidRPr="001D386E" w:rsidDel="00573381">
                <w:delText>10 MHz</w:delText>
              </w:r>
            </w:del>
          </w:p>
        </w:tc>
        <w:tc>
          <w:tcPr>
            <w:tcW w:w="784" w:type="dxa"/>
            <w:shd w:val="clear" w:color="auto" w:fill="auto"/>
            <w:vAlign w:val="center"/>
          </w:tcPr>
          <w:p w14:paraId="1615EF12" w14:textId="401959B8" w:rsidR="009121FE" w:rsidRPr="001D386E" w:rsidDel="00573381" w:rsidRDefault="009121FE" w:rsidP="009121FE">
            <w:pPr>
              <w:pStyle w:val="TAH"/>
              <w:rPr>
                <w:del w:id="184" w:author="Mohammad ABDI ABYANEH" w:date="2021-11-16T17:02:00Z"/>
              </w:rPr>
            </w:pPr>
            <w:del w:id="185" w:author="Mohammad ABDI ABYANEH" w:date="2021-11-16T17:02:00Z">
              <w:r w:rsidRPr="001D386E" w:rsidDel="00573381">
                <w:delText>15 MHz</w:delText>
              </w:r>
            </w:del>
          </w:p>
        </w:tc>
        <w:tc>
          <w:tcPr>
            <w:tcW w:w="787" w:type="dxa"/>
            <w:shd w:val="clear" w:color="auto" w:fill="auto"/>
            <w:vAlign w:val="center"/>
          </w:tcPr>
          <w:p w14:paraId="628138A3" w14:textId="672FEE23" w:rsidR="009121FE" w:rsidRPr="001D386E" w:rsidDel="00573381" w:rsidRDefault="009121FE" w:rsidP="009121FE">
            <w:pPr>
              <w:pStyle w:val="TAH"/>
              <w:rPr>
                <w:del w:id="186" w:author="Mohammad ABDI ABYANEH" w:date="2021-11-16T17:02:00Z"/>
              </w:rPr>
            </w:pPr>
            <w:del w:id="187" w:author="Mohammad ABDI ABYANEH" w:date="2021-11-16T17:02:00Z">
              <w:r w:rsidRPr="001D386E" w:rsidDel="00573381">
                <w:delText>20 MHz</w:delText>
              </w:r>
            </w:del>
          </w:p>
        </w:tc>
        <w:tc>
          <w:tcPr>
            <w:tcW w:w="742" w:type="dxa"/>
            <w:shd w:val="clear" w:color="auto" w:fill="auto"/>
            <w:vAlign w:val="center"/>
          </w:tcPr>
          <w:p w14:paraId="1266C0C6" w14:textId="1C45F09C" w:rsidR="009121FE" w:rsidRPr="001D386E" w:rsidDel="00573381" w:rsidRDefault="009121FE" w:rsidP="009121FE">
            <w:pPr>
              <w:pStyle w:val="TAH"/>
              <w:rPr>
                <w:del w:id="188" w:author="Mohammad ABDI ABYANEH" w:date="2021-11-16T17:02:00Z"/>
              </w:rPr>
            </w:pPr>
            <w:del w:id="189" w:author="Mohammad ABDI ABYANEH" w:date="2021-11-16T17:02:00Z">
              <w:r w:rsidRPr="001D386E" w:rsidDel="00573381">
                <w:delText>Duplex mode</w:delText>
              </w:r>
            </w:del>
          </w:p>
        </w:tc>
      </w:tr>
      <w:tr w:rsidR="009121FE" w:rsidRPr="001D386E" w:rsidDel="00573381" w14:paraId="43C93B3E" w14:textId="1E001542" w:rsidTr="009121FE">
        <w:trPr>
          <w:trHeight w:val="255"/>
          <w:del w:id="190" w:author="Mohammad ABDI ABYANEH" w:date="2021-11-16T17:02:00Z"/>
        </w:trPr>
        <w:tc>
          <w:tcPr>
            <w:tcW w:w="2122" w:type="dxa"/>
            <w:shd w:val="clear" w:color="auto" w:fill="auto"/>
            <w:vAlign w:val="center"/>
          </w:tcPr>
          <w:p w14:paraId="550CE7AA" w14:textId="1439F9D1" w:rsidR="009121FE" w:rsidRPr="001D386E" w:rsidDel="00573381" w:rsidRDefault="009121FE" w:rsidP="009121FE">
            <w:pPr>
              <w:pStyle w:val="TAC"/>
              <w:rPr>
                <w:del w:id="191" w:author="Mohammad ABDI ABYANEH" w:date="2021-11-16T17:02:00Z"/>
              </w:rPr>
            </w:pPr>
            <w:del w:id="192" w:author="Mohammad ABDI ABYANEH" w:date="2021-11-16T17:02:00Z">
              <w:r w:rsidRPr="001D386E" w:rsidDel="00573381">
                <w:rPr>
                  <w:szCs w:val="18"/>
                  <w:lang w:val="en-US"/>
                </w:rPr>
                <w:delText>CA_1A-</w:delText>
              </w:r>
              <w:r w:rsidDel="00573381">
                <w:rPr>
                  <w:szCs w:val="18"/>
                  <w:lang w:val="en-US"/>
                </w:rPr>
                <w:delText>28</w:delText>
              </w:r>
              <w:r w:rsidRPr="001D386E" w:rsidDel="00573381">
                <w:rPr>
                  <w:szCs w:val="18"/>
                  <w:lang w:val="en-US"/>
                </w:rPr>
                <w:delText>A-</w:delText>
              </w:r>
              <w:r w:rsidDel="00573381">
                <w:rPr>
                  <w:szCs w:val="18"/>
                  <w:lang w:val="en-US"/>
                </w:rPr>
                <w:delText>32</w:delText>
              </w:r>
              <w:r w:rsidRPr="001D386E" w:rsidDel="00573381">
                <w:rPr>
                  <w:szCs w:val="18"/>
                  <w:lang w:val="en-US"/>
                </w:rPr>
                <w:delText>A</w:delText>
              </w:r>
            </w:del>
          </w:p>
        </w:tc>
        <w:tc>
          <w:tcPr>
            <w:tcW w:w="785" w:type="dxa"/>
            <w:shd w:val="clear" w:color="auto" w:fill="auto"/>
            <w:vAlign w:val="center"/>
          </w:tcPr>
          <w:p w14:paraId="6B20421E" w14:textId="7AEEF388" w:rsidR="009121FE" w:rsidRPr="001D386E" w:rsidDel="00573381" w:rsidRDefault="009121FE" w:rsidP="009121FE">
            <w:pPr>
              <w:pStyle w:val="TAC"/>
              <w:rPr>
                <w:del w:id="193" w:author="Mohammad ABDI ABYANEH" w:date="2021-11-16T17:02:00Z"/>
              </w:rPr>
            </w:pPr>
            <w:del w:id="194" w:author="Mohammad ABDI ABYANEH" w:date="2021-11-16T17:02:00Z">
              <w:r w:rsidRPr="001D386E" w:rsidDel="00573381">
                <w:rPr>
                  <w:szCs w:val="18"/>
                  <w:lang w:eastAsia="ja-JP"/>
                </w:rPr>
                <w:delText>28</w:delText>
              </w:r>
            </w:del>
          </w:p>
        </w:tc>
        <w:tc>
          <w:tcPr>
            <w:tcW w:w="784" w:type="dxa"/>
            <w:shd w:val="clear" w:color="auto" w:fill="auto"/>
            <w:vAlign w:val="center"/>
          </w:tcPr>
          <w:p w14:paraId="4F955F2D" w14:textId="3C01A011" w:rsidR="009121FE" w:rsidRPr="001D386E" w:rsidDel="00573381" w:rsidRDefault="009121FE" w:rsidP="009121FE">
            <w:pPr>
              <w:pStyle w:val="TAC"/>
              <w:rPr>
                <w:del w:id="195" w:author="Mohammad ABDI ABYANEH" w:date="2021-11-16T17:02:00Z"/>
              </w:rPr>
            </w:pPr>
          </w:p>
        </w:tc>
        <w:tc>
          <w:tcPr>
            <w:tcW w:w="784" w:type="dxa"/>
            <w:shd w:val="clear" w:color="auto" w:fill="auto"/>
            <w:vAlign w:val="center"/>
          </w:tcPr>
          <w:p w14:paraId="307118F1" w14:textId="2566892A" w:rsidR="009121FE" w:rsidRPr="001D386E" w:rsidDel="00573381" w:rsidRDefault="009121FE" w:rsidP="009121FE">
            <w:pPr>
              <w:pStyle w:val="TAC"/>
              <w:rPr>
                <w:del w:id="196" w:author="Mohammad ABDI ABYANEH" w:date="2021-11-16T17:02:00Z"/>
              </w:rPr>
            </w:pPr>
          </w:p>
        </w:tc>
        <w:tc>
          <w:tcPr>
            <w:tcW w:w="784" w:type="dxa"/>
            <w:shd w:val="clear" w:color="auto" w:fill="auto"/>
            <w:vAlign w:val="center"/>
          </w:tcPr>
          <w:p w14:paraId="7DD695FC" w14:textId="0CCE196D" w:rsidR="009121FE" w:rsidRPr="001D386E" w:rsidDel="00573381" w:rsidRDefault="009121FE" w:rsidP="009121FE">
            <w:pPr>
              <w:pStyle w:val="TAC"/>
              <w:rPr>
                <w:del w:id="197" w:author="Mohammad ABDI ABYANEH" w:date="2021-11-16T17:02:00Z"/>
              </w:rPr>
            </w:pPr>
            <w:del w:id="198" w:author="Mohammad ABDI ABYANEH" w:date="2021-11-16T17:02:00Z">
              <w:r w:rsidRPr="001D386E" w:rsidDel="00573381">
                <w:rPr>
                  <w:lang w:eastAsia="ja-JP"/>
                </w:rPr>
                <w:delText>12</w:delText>
              </w:r>
            </w:del>
          </w:p>
        </w:tc>
        <w:tc>
          <w:tcPr>
            <w:tcW w:w="784" w:type="dxa"/>
            <w:shd w:val="clear" w:color="auto" w:fill="auto"/>
            <w:vAlign w:val="center"/>
          </w:tcPr>
          <w:p w14:paraId="2C44ECD8" w14:textId="21D6A977" w:rsidR="009121FE" w:rsidRPr="001D386E" w:rsidDel="00573381" w:rsidRDefault="009121FE" w:rsidP="009121FE">
            <w:pPr>
              <w:pStyle w:val="TAC"/>
              <w:rPr>
                <w:del w:id="199" w:author="Mohammad ABDI ABYANEH" w:date="2021-11-16T17:02:00Z"/>
              </w:rPr>
            </w:pPr>
            <w:del w:id="200" w:author="Mohammad ABDI ABYANEH" w:date="2021-11-16T17:02:00Z">
              <w:r w:rsidRPr="001D386E" w:rsidDel="00573381">
                <w:rPr>
                  <w:lang w:eastAsia="ja-JP"/>
                </w:rPr>
                <w:delText>25</w:delText>
              </w:r>
            </w:del>
          </w:p>
        </w:tc>
        <w:tc>
          <w:tcPr>
            <w:tcW w:w="784" w:type="dxa"/>
            <w:shd w:val="clear" w:color="auto" w:fill="auto"/>
            <w:vAlign w:val="center"/>
          </w:tcPr>
          <w:p w14:paraId="6B3EDD87" w14:textId="2134E520" w:rsidR="009121FE" w:rsidRPr="001D386E" w:rsidDel="00573381" w:rsidRDefault="009121FE" w:rsidP="009121FE">
            <w:pPr>
              <w:pStyle w:val="TAC"/>
              <w:rPr>
                <w:del w:id="201" w:author="Mohammad ABDI ABYANEH" w:date="2021-11-16T17:02:00Z"/>
              </w:rPr>
            </w:pPr>
            <w:del w:id="202" w:author="Mohammad ABDI ABYANEH" w:date="2021-11-16T17:02:00Z">
              <w:r w:rsidRPr="001D386E" w:rsidDel="00573381">
                <w:rPr>
                  <w:lang w:eastAsia="ja-JP"/>
                </w:rPr>
                <w:delText>36</w:delText>
              </w:r>
            </w:del>
          </w:p>
        </w:tc>
        <w:tc>
          <w:tcPr>
            <w:tcW w:w="787" w:type="dxa"/>
            <w:shd w:val="clear" w:color="auto" w:fill="auto"/>
            <w:vAlign w:val="center"/>
          </w:tcPr>
          <w:p w14:paraId="65C573AF" w14:textId="073A2074" w:rsidR="009121FE" w:rsidRPr="001D386E" w:rsidDel="00573381" w:rsidRDefault="009121FE" w:rsidP="009121FE">
            <w:pPr>
              <w:pStyle w:val="TAC"/>
              <w:rPr>
                <w:del w:id="203" w:author="Mohammad ABDI ABYANEH" w:date="2021-11-16T17:02:00Z"/>
              </w:rPr>
            </w:pPr>
            <w:del w:id="204" w:author="Mohammad ABDI ABYANEH" w:date="2021-11-16T17:02:00Z">
              <w:r w:rsidRPr="001D386E" w:rsidDel="00573381">
                <w:rPr>
                  <w:lang w:eastAsia="zh-CN"/>
                </w:rPr>
                <w:delText>50</w:delText>
              </w:r>
            </w:del>
          </w:p>
        </w:tc>
        <w:tc>
          <w:tcPr>
            <w:tcW w:w="742" w:type="dxa"/>
            <w:shd w:val="clear" w:color="auto" w:fill="auto"/>
            <w:vAlign w:val="center"/>
          </w:tcPr>
          <w:p w14:paraId="62F3F34A" w14:textId="61B2A8BC" w:rsidR="009121FE" w:rsidRPr="001D386E" w:rsidDel="00573381" w:rsidRDefault="009121FE" w:rsidP="009121FE">
            <w:pPr>
              <w:pStyle w:val="TAC"/>
              <w:rPr>
                <w:del w:id="205" w:author="Mohammad ABDI ABYANEH" w:date="2021-11-16T17:02:00Z"/>
              </w:rPr>
            </w:pPr>
            <w:del w:id="206" w:author="Mohammad ABDI ABYANEH" w:date="2021-11-16T17:02:00Z">
              <w:r w:rsidRPr="001D386E" w:rsidDel="00573381">
                <w:rPr>
                  <w:szCs w:val="18"/>
                  <w:lang w:eastAsia="ja-JP"/>
                </w:rPr>
                <w:delText>FDD</w:delText>
              </w:r>
            </w:del>
          </w:p>
        </w:tc>
      </w:tr>
    </w:tbl>
    <w:p w14:paraId="19F29FCE" w14:textId="043C3A1B" w:rsidR="009121FE" w:rsidDel="00573381" w:rsidRDefault="009121FE" w:rsidP="009121FE">
      <w:pPr>
        <w:rPr>
          <w:del w:id="207" w:author="Mohammad ABDI ABYANEH" w:date="2021-11-16T17:02:00Z"/>
          <w:rFonts w:ascii="Arial" w:hAnsi="Arial" w:cs="Arial"/>
          <w:lang w:eastAsia="zh-CN"/>
        </w:rPr>
      </w:pPr>
    </w:p>
    <w:p w14:paraId="0BE952FE" w14:textId="3EB6DD97" w:rsidR="009121FE" w:rsidRPr="0009388E" w:rsidDel="00573381" w:rsidRDefault="009121FE" w:rsidP="009121FE">
      <w:pPr>
        <w:pStyle w:val="TH"/>
        <w:rPr>
          <w:del w:id="208" w:author="Mohammad ABDI ABYANEH" w:date="2021-11-16T17:02:00Z"/>
        </w:rPr>
      </w:pPr>
      <w:del w:id="209" w:author="Mohammad ABDI ABYANEH" w:date="2021-11-16T17:02:00Z">
        <w:r w:rsidDel="00573381">
          <w:lastRenderedPageBreak/>
          <w:delText>Table 5.</w:delText>
        </w:r>
        <w:r w:rsidR="00AC1EA8" w:rsidDel="00573381">
          <w:delText>7</w:delText>
        </w:r>
        <w:r w:rsidDel="00573381">
          <w:delText>.3</w:delText>
        </w:r>
        <w:r w:rsidRPr="001D386E" w:rsidDel="00573381">
          <w:delText>-</w:delText>
        </w:r>
        <w:r w:rsidDel="00573381">
          <w:delText>3</w:delText>
        </w:r>
        <w:r w:rsidRPr="001D386E" w:rsidDel="00573381">
          <w:delText>: Reference sensitivity QPSK P</w:delText>
        </w:r>
        <w:r w:rsidRPr="001D386E" w:rsidDel="00573381">
          <w:rPr>
            <w:vertAlign w:val="subscript"/>
          </w:rPr>
          <w:delText xml:space="preserve">REFSENS </w:delText>
        </w:r>
        <w:r w:rsidRPr="001D386E" w:rsidDel="00573381">
          <w:delText>(CA with a SDL band)</w:delText>
        </w:r>
      </w:del>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rsidDel="00573381" w14:paraId="502DC613" w14:textId="4DD7B748" w:rsidTr="009121FE">
        <w:trPr>
          <w:trHeight w:val="255"/>
          <w:del w:id="210" w:author="Mohammad ABDI ABYANEH" w:date="2021-11-16T17:02:00Z"/>
        </w:trPr>
        <w:tc>
          <w:tcPr>
            <w:tcW w:w="9120" w:type="dxa"/>
            <w:gridSpan w:val="9"/>
            <w:shd w:val="clear" w:color="auto" w:fill="auto"/>
            <w:vAlign w:val="center"/>
          </w:tcPr>
          <w:p w14:paraId="112193BF" w14:textId="5AAA2EF1" w:rsidR="009121FE" w:rsidRPr="001D386E" w:rsidDel="00573381" w:rsidRDefault="009121FE" w:rsidP="009121FE">
            <w:pPr>
              <w:pStyle w:val="TAH"/>
              <w:rPr>
                <w:del w:id="211" w:author="Mohammad ABDI ABYANEH" w:date="2021-11-16T17:02:00Z"/>
              </w:rPr>
            </w:pPr>
            <w:del w:id="212" w:author="Mohammad ABDI ABYANEH" w:date="2021-11-16T17:02:00Z">
              <w:r w:rsidRPr="001D386E" w:rsidDel="00573381">
                <w:delText>Channel bandwidth</w:delText>
              </w:r>
            </w:del>
          </w:p>
        </w:tc>
      </w:tr>
      <w:tr w:rsidR="009121FE" w:rsidRPr="001D386E" w:rsidDel="00573381" w14:paraId="012FA125" w14:textId="26897584" w:rsidTr="009121FE">
        <w:trPr>
          <w:trHeight w:val="255"/>
          <w:del w:id="213" w:author="Mohammad ABDI ABYANEH" w:date="2021-11-16T17:02:00Z"/>
        </w:trPr>
        <w:tc>
          <w:tcPr>
            <w:tcW w:w="1843" w:type="dxa"/>
            <w:shd w:val="clear" w:color="auto" w:fill="auto"/>
            <w:vAlign w:val="center"/>
          </w:tcPr>
          <w:p w14:paraId="0714AFE1" w14:textId="5D191DF5" w:rsidR="009121FE" w:rsidRPr="001D386E" w:rsidDel="00573381" w:rsidRDefault="009121FE" w:rsidP="009121FE">
            <w:pPr>
              <w:pStyle w:val="TAH"/>
              <w:rPr>
                <w:del w:id="214" w:author="Mohammad ABDI ABYANEH" w:date="2021-11-16T17:02:00Z"/>
              </w:rPr>
            </w:pPr>
            <w:del w:id="215" w:author="Mohammad ABDI ABYANEH" w:date="2021-11-16T17:02:00Z">
              <w:r w:rsidRPr="001D386E" w:rsidDel="00573381">
                <w:delText>EUTRA CA Configuration</w:delText>
              </w:r>
            </w:del>
          </w:p>
        </w:tc>
        <w:tc>
          <w:tcPr>
            <w:tcW w:w="1005" w:type="dxa"/>
            <w:shd w:val="clear" w:color="auto" w:fill="auto"/>
            <w:vAlign w:val="center"/>
          </w:tcPr>
          <w:p w14:paraId="3FAC1092" w14:textId="1D9B260C" w:rsidR="009121FE" w:rsidRPr="001D386E" w:rsidDel="00573381" w:rsidRDefault="009121FE" w:rsidP="009121FE">
            <w:pPr>
              <w:pStyle w:val="TAH"/>
              <w:rPr>
                <w:del w:id="216" w:author="Mohammad ABDI ABYANEH" w:date="2021-11-16T17:02:00Z"/>
              </w:rPr>
            </w:pPr>
            <w:del w:id="217" w:author="Mohammad ABDI ABYANEH" w:date="2021-11-16T17:02:00Z">
              <w:r w:rsidRPr="001D386E" w:rsidDel="00573381">
                <w:delText>EUTRA band</w:delText>
              </w:r>
            </w:del>
          </w:p>
        </w:tc>
        <w:tc>
          <w:tcPr>
            <w:tcW w:w="1134" w:type="dxa"/>
            <w:shd w:val="clear" w:color="auto" w:fill="auto"/>
            <w:vAlign w:val="center"/>
          </w:tcPr>
          <w:p w14:paraId="470495F8" w14:textId="3E6B4B66" w:rsidR="009121FE" w:rsidRPr="001D386E" w:rsidDel="00573381" w:rsidRDefault="009121FE" w:rsidP="009121FE">
            <w:pPr>
              <w:pStyle w:val="TAH"/>
              <w:rPr>
                <w:del w:id="218" w:author="Mohammad ABDI ABYANEH" w:date="2021-11-16T17:02:00Z"/>
              </w:rPr>
            </w:pPr>
            <w:del w:id="219" w:author="Mohammad ABDI ABYANEH" w:date="2021-11-16T17:02:00Z">
              <w:r w:rsidRPr="001D386E" w:rsidDel="00573381">
                <w:delText>1.4 MHz</w:delText>
              </w:r>
            </w:del>
          </w:p>
          <w:p w14:paraId="15FA1846" w14:textId="50A5ADA1" w:rsidR="009121FE" w:rsidRPr="001D386E" w:rsidDel="00573381" w:rsidRDefault="009121FE" w:rsidP="009121FE">
            <w:pPr>
              <w:pStyle w:val="TAH"/>
              <w:rPr>
                <w:del w:id="220" w:author="Mohammad ABDI ABYANEH" w:date="2021-11-16T17:02:00Z"/>
              </w:rPr>
            </w:pPr>
            <w:del w:id="221" w:author="Mohammad ABDI ABYANEH" w:date="2021-11-16T17:02:00Z">
              <w:r w:rsidRPr="001D386E" w:rsidDel="00573381">
                <w:delText>(dBm)</w:delText>
              </w:r>
            </w:del>
          </w:p>
        </w:tc>
        <w:tc>
          <w:tcPr>
            <w:tcW w:w="887" w:type="dxa"/>
            <w:shd w:val="clear" w:color="auto" w:fill="auto"/>
            <w:vAlign w:val="center"/>
          </w:tcPr>
          <w:p w14:paraId="3681EC5A" w14:textId="298939AA" w:rsidR="009121FE" w:rsidRPr="001D386E" w:rsidDel="00573381" w:rsidRDefault="009121FE" w:rsidP="009121FE">
            <w:pPr>
              <w:pStyle w:val="TAH"/>
              <w:rPr>
                <w:del w:id="222" w:author="Mohammad ABDI ABYANEH" w:date="2021-11-16T17:02:00Z"/>
              </w:rPr>
            </w:pPr>
            <w:del w:id="223" w:author="Mohammad ABDI ABYANEH" w:date="2021-11-16T17:02:00Z">
              <w:r w:rsidRPr="001D386E" w:rsidDel="00573381">
                <w:delText>3 MHz</w:delText>
              </w:r>
            </w:del>
          </w:p>
          <w:p w14:paraId="31551801" w14:textId="196E7BB1" w:rsidR="009121FE" w:rsidRPr="001D386E" w:rsidDel="00573381" w:rsidRDefault="009121FE" w:rsidP="009121FE">
            <w:pPr>
              <w:pStyle w:val="TAH"/>
              <w:rPr>
                <w:del w:id="224" w:author="Mohammad ABDI ABYANEH" w:date="2021-11-16T17:02:00Z"/>
              </w:rPr>
            </w:pPr>
            <w:del w:id="225" w:author="Mohammad ABDI ABYANEH" w:date="2021-11-16T17:02:00Z">
              <w:r w:rsidRPr="001D386E" w:rsidDel="00573381">
                <w:delText>(dBm)</w:delText>
              </w:r>
            </w:del>
          </w:p>
        </w:tc>
        <w:tc>
          <w:tcPr>
            <w:tcW w:w="768" w:type="dxa"/>
            <w:shd w:val="clear" w:color="auto" w:fill="auto"/>
            <w:vAlign w:val="center"/>
          </w:tcPr>
          <w:p w14:paraId="2886BA01" w14:textId="18346E8E" w:rsidR="009121FE" w:rsidRPr="001D386E" w:rsidDel="00573381" w:rsidRDefault="009121FE" w:rsidP="009121FE">
            <w:pPr>
              <w:pStyle w:val="TAH"/>
              <w:rPr>
                <w:del w:id="226" w:author="Mohammad ABDI ABYANEH" w:date="2021-11-16T17:02:00Z"/>
              </w:rPr>
            </w:pPr>
            <w:del w:id="227" w:author="Mohammad ABDI ABYANEH" w:date="2021-11-16T17:02:00Z">
              <w:r w:rsidRPr="001D386E" w:rsidDel="00573381">
                <w:delText>5 MHz</w:delText>
              </w:r>
            </w:del>
          </w:p>
          <w:p w14:paraId="539A7175" w14:textId="4AD2FB6E" w:rsidR="009121FE" w:rsidRPr="001D386E" w:rsidDel="00573381" w:rsidRDefault="009121FE" w:rsidP="009121FE">
            <w:pPr>
              <w:pStyle w:val="TAH"/>
              <w:rPr>
                <w:del w:id="228" w:author="Mohammad ABDI ABYANEH" w:date="2021-11-16T17:02:00Z"/>
              </w:rPr>
            </w:pPr>
            <w:del w:id="229" w:author="Mohammad ABDI ABYANEH" w:date="2021-11-16T17:02:00Z">
              <w:r w:rsidRPr="001D386E" w:rsidDel="00573381">
                <w:delText>(dBm)</w:delText>
              </w:r>
            </w:del>
          </w:p>
        </w:tc>
        <w:tc>
          <w:tcPr>
            <w:tcW w:w="885" w:type="dxa"/>
            <w:shd w:val="clear" w:color="auto" w:fill="auto"/>
            <w:vAlign w:val="center"/>
          </w:tcPr>
          <w:p w14:paraId="66FF7F13" w14:textId="1A195F1C" w:rsidR="009121FE" w:rsidRPr="001D386E" w:rsidDel="00573381" w:rsidRDefault="009121FE" w:rsidP="009121FE">
            <w:pPr>
              <w:pStyle w:val="TAH"/>
              <w:rPr>
                <w:del w:id="230" w:author="Mohammad ABDI ABYANEH" w:date="2021-11-16T17:02:00Z"/>
              </w:rPr>
            </w:pPr>
            <w:del w:id="231" w:author="Mohammad ABDI ABYANEH" w:date="2021-11-16T17:02:00Z">
              <w:r w:rsidRPr="001D386E" w:rsidDel="00573381">
                <w:delText>10 MHz</w:delText>
              </w:r>
            </w:del>
          </w:p>
          <w:p w14:paraId="72BAF97B" w14:textId="0D862C45" w:rsidR="009121FE" w:rsidRPr="001D386E" w:rsidDel="00573381" w:rsidRDefault="009121FE" w:rsidP="009121FE">
            <w:pPr>
              <w:pStyle w:val="TAH"/>
              <w:rPr>
                <w:del w:id="232" w:author="Mohammad ABDI ABYANEH" w:date="2021-11-16T17:02:00Z"/>
              </w:rPr>
            </w:pPr>
            <w:del w:id="233" w:author="Mohammad ABDI ABYANEH" w:date="2021-11-16T17:02:00Z">
              <w:r w:rsidRPr="001D386E" w:rsidDel="00573381">
                <w:delText>(dBm)</w:delText>
              </w:r>
            </w:del>
          </w:p>
        </w:tc>
        <w:tc>
          <w:tcPr>
            <w:tcW w:w="859" w:type="dxa"/>
            <w:shd w:val="clear" w:color="auto" w:fill="auto"/>
            <w:vAlign w:val="center"/>
          </w:tcPr>
          <w:p w14:paraId="0A01CE03" w14:textId="62462C55" w:rsidR="009121FE" w:rsidRPr="001D386E" w:rsidDel="00573381" w:rsidRDefault="009121FE" w:rsidP="009121FE">
            <w:pPr>
              <w:pStyle w:val="TAH"/>
              <w:rPr>
                <w:del w:id="234" w:author="Mohammad ABDI ABYANEH" w:date="2021-11-16T17:02:00Z"/>
              </w:rPr>
            </w:pPr>
            <w:del w:id="235" w:author="Mohammad ABDI ABYANEH" w:date="2021-11-16T17:02:00Z">
              <w:r w:rsidRPr="001D386E" w:rsidDel="00573381">
                <w:delText>15 MHz</w:delText>
              </w:r>
            </w:del>
          </w:p>
          <w:p w14:paraId="0248F2FB" w14:textId="10823283" w:rsidR="009121FE" w:rsidRPr="001D386E" w:rsidDel="00573381" w:rsidRDefault="009121FE" w:rsidP="009121FE">
            <w:pPr>
              <w:pStyle w:val="TAH"/>
              <w:rPr>
                <w:del w:id="236" w:author="Mohammad ABDI ABYANEH" w:date="2021-11-16T17:02:00Z"/>
              </w:rPr>
            </w:pPr>
            <w:del w:id="237" w:author="Mohammad ABDI ABYANEH" w:date="2021-11-16T17:02:00Z">
              <w:r w:rsidRPr="001D386E" w:rsidDel="00573381">
                <w:delText>(dBm)</w:delText>
              </w:r>
            </w:del>
          </w:p>
        </w:tc>
        <w:tc>
          <w:tcPr>
            <w:tcW w:w="900" w:type="dxa"/>
            <w:shd w:val="clear" w:color="auto" w:fill="auto"/>
            <w:vAlign w:val="center"/>
          </w:tcPr>
          <w:p w14:paraId="439E28E7" w14:textId="6DA97A21" w:rsidR="009121FE" w:rsidRPr="001D386E" w:rsidDel="00573381" w:rsidRDefault="009121FE" w:rsidP="009121FE">
            <w:pPr>
              <w:pStyle w:val="TAH"/>
              <w:rPr>
                <w:del w:id="238" w:author="Mohammad ABDI ABYANEH" w:date="2021-11-16T17:02:00Z"/>
              </w:rPr>
            </w:pPr>
            <w:del w:id="239" w:author="Mohammad ABDI ABYANEH" w:date="2021-11-16T17:02:00Z">
              <w:r w:rsidRPr="001D386E" w:rsidDel="00573381">
                <w:delText>20 MHz</w:delText>
              </w:r>
            </w:del>
          </w:p>
          <w:p w14:paraId="2593F5B9" w14:textId="56522408" w:rsidR="009121FE" w:rsidRPr="001D386E" w:rsidDel="00573381" w:rsidRDefault="009121FE" w:rsidP="009121FE">
            <w:pPr>
              <w:pStyle w:val="TAH"/>
              <w:rPr>
                <w:del w:id="240" w:author="Mohammad ABDI ABYANEH" w:date="2021-11-16T17:02:00Z"/>
              </w:rPr>
            </w:pPr>
            <w:del w:id="241" w:author="Mohammad ABDI ABYANEH" w:date="2021-11-16T17:02:00Z">
              <w:r w:rsidRPr="001D386E" w:rsidDel="00573381">
                <w:delText>(dBm)</w:delText>
              </w:r>
            </w:del>
          </w:p>
        </w:tc>
        <w:tc>
          <w:tcPr>
            <w:tcW w:w="839" w:type="dxa"/>
            <w:shd w:val="clear" w:color="auto" w:fill="auto"/>
            <w:vAlign w:val="center"/>
          </w:tcPr>
          <w:p w14:paraId="38466F7B" w14:textId="4D96A01E" w:rsidR="009121FE" w:rsidRPr="001D386E" w:rsidDel="00573381" w:rsidRDefault="009121FE" w:rsidP="009121FE">
            <w:pPr>
              <w:pStyle w:val="TAH"/>
              <w:rPr>
                <w:del w:id="242" w:author="Mohammad ABDI ABYANEH" w:date="2021-11-16T17:02:00Z"/>
              </w:rPr>
            </w:pPr>
            <w:del w:id="243" w:author="Mohammad ABDI ABYANEH" w:date="2021-11-16T17:02:00Z">
              <w:r w:rsidRPr="001D386E" w:rsidDel="00573381">
                <w:delText>Duplex mode</w:delText>
              </w:r>
            </w:del>
          </w:p>
        </w:tc>
      </w:tr>
      <w:tr w:rsidR="009121FE" w:rsidRPr="001D386E" w:rsidDel="00573381" w14:paraId="41955728" w14:textId="67784141" w:rsidTr="009121FE">
        <w:tblPrEx>
          <w:tblLook w:val="04A0" w:firstRow="1" w:lastRow="0" w:firstColumn="1" w:lastColumn="0" w:noHBand="0" w:noVBand="1"/>
        </w:tblPrEx>
        <w:trPr>
          <w:trHeight w:val="255"/>
          <w:del w:id="244" w:author="Mohammad ABDI ABYANEH" w:date="2021-11-16T17:02:00Z"/>
        </w:trPr>
        <w:tc>
          <w:tcPr>
            <w:tcW w:w="1843" w:type="dxa"/>
            <w:vMerge w:val="restart"/>
            <w:tcBorders>
              <w:top w:val="single" w:sz="4" w:space="0" w:color="auto"/>
              <w:left w:val="single" w:sz="4" w:space="0" w:color="auto"/>
              <w:right w:val="single" w:sz="4" w:space="0" w:color="auto"/>
            </w:tcBorders>
            <w:vAlign w:val="center"/>
          </w:tcPr>
          <w:p w14:paraId="1B45CBA8" w14:textId="773FD622" w:rsidR="009121FE" w:rsidRPr="001D386E" w:rsidDel="00573381" w:rsidRDefault="009121FE" w:rsidP="009121FE">
            <w:pPr>
              <w:pStyle w:val="TAC"/>
              <w:rPr>
                <w:del w:id="245" w:author="Mohammad ABDI ABYANEH" w:date="2021-11-16T17:02:00Z"/>
              </w:rPr>
            </w:pPr>
            <w:del w:id="246" w:author="Mohammad ABDI ABYANEH" w:date="2021-11-16T17:02:00Z">
              <w:r w:rsidRPr="001D386E" w:rsidDel="00573381">
                <w:rPr>
                  <w:lang w:eastAsia="zh-CN"/>
                </w:rPr>
                <w:delText>CA_1A-</w:delText>
              </w:r>
              <w:r w:rsidDel="00573381">
                <w:rPr>
                  <w:lang w:eastAsia="zh-CN"/>
                </w:rPr>
                <w:delText>28A-</w:delText>
              </w:r>
              <w:r w:rsidRPr="001D386E" w:rsidDel="00573381">
                <w:rPr>
                  <w:lang w:eastAsia="zh-CN"/>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5FA29CE2" w14:textId="097F18A6" w:rsidR="009121FE" w:rsidRPr="001D386E" w:rsidDel="00573381" w:rsidRDefault="009121FE" w:rsidP="009121FE">
            <w:pPr>
              <w:pStyle w:val="TAC"/>
              <w:rPr>
                <w:del w:id="247" w:author="Mohammad ABDI ABYANEH" w:date="2021-11-16T17:02:00Z"/>
              </w:rPr>
            </w:pPr>
            <w:del w:id="248" w:author="Mohammad ABDI ABYANEH" w:date="2021-11-16T17:02:00Z">
              <w:r w:rsidRPr="001D386E" w:rsidDel="00573381">
                <w:rPr>
                  <w:rFonts w:hint="eastAsia"/>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697FEC" w14:textId="6BE14A34" w:rsidR="009121FE" w:rsidRPr="001D386E" w:rsidDel="00573381" w:rsidRDefault="009121FE" w:rsidP="009121FE">
            <w:pPr>
              <w:pStyle w:val="TAC"/>
              <w:rPr>
                <w:del w:id="249" w:author="Mohammad ABDI ABYANEH" w:date="2021-11-16T17:02:00Z"/>
              </w:rPr>
            </w:pPr>
          </w:p>
        </w:tc>
        <w:tc>
          <w:tcPr>
            <w:tcW w:w="887" w:type="dxa"/>
            <w:tcBorders>
              <w:top w:val="single" w:sz="4" w:space="0" w:color="auto"/>
              <w:left w:val="single" w:sz="4" w:space="0" w:color="auto"/>
              <w:bottom w:val="single" w:sz="4" w:space="0" w:color="auto"/>
              <w:right w:val="single" w:sz="4" w:space="0" w:color="auto"/>
            </w:tcBorders>
            <w:vAlign w:val="center"/>
          </w:tcPr>
          <w:p w14:paraId="765D85F4" w14:textId="3CE8AC0B" w:rsidR="009121FE" w:rsidRPr="001D386E" w:rsidDel="00573381" w:rsidRDefault="009121FE" w:rsidP="009121FE">
            <w:pPr>
              <w:pStyle w:val="TAC"/>
              <w:rPr>
                <w:del w:id="250" w:author="Mohammad ABDI ABYANEH" w:date="2021-11-16T17:02:00Z"/>
              </w:rPr>
            </w:pPr>
          </w:p>
        </w:tc>
        <w:tc>
          <w:tcPr>
            <w:tcW w:w="768" w:type="dxa"/>
            <w:tcBorders>
              <w:top w:val="single" w:sz="4" w:space="0" w:color="auto"/>
              <w:left w:val="single" w:sz="4" w:space="0" w:color="auto"/>
              <w:bottom w:val="single" w:sz="4" w:space="0" w:color="auto"/>
              <w:right w:val="single" w:sz="4" w:space="0" w:color="auto"/>
            </w:tcBorders>
            <w:vAlign w:val="center"/>
          </w:tcPr>
          <w:p w14:paraId="7CE8E057" w14:textId="0560421F" w:rsidR="009121FE" w:rsidRPr="001D386E" w:rsidDel="00573381" w:rsidRDefault="009121FE" w:rsidP="009121FE">
            <w:pPr>
              <w:pStyle w:val="TAC"/>
              <w:rPr>
                <w:del w:id="251" w:author="Mohammad ABDI ABYANEH" w:date="2021-11-16T17:02:00Z"/>
                <w:rFonts w:eastAsia="Calibri"/>
              </w:rPr>
            </w:pPr>
            <w:del w:id="252" w:author="Mohammad ABDI ABYANEH" w:date="2021-11-16T17:02:00Z">
              <w:r w:rsidRPr="001D386E" w:rsidDel="00573381">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CF36FCE" w14:textId="0D6ED055" w:rsidR="009121FE" w:rsidRPr="001D386E" w:rsidDel="00573381" w:rsidRDefault="009121FE" w:rsidP="009121FE">
            <w:pPr>
              <w:pStyle w:val="TAC"/>
              <w:rPr>
                <w:del w:id="253" w:author="Mohammad ABDI ABYANEH" w:date="2021-11-16T17:02:00Z"/>
                <w:rFonts w:eastAsia="Calibri"/>
              </w:rPr>
            </w:pPr>
            <w:del w:id="254" w:author="Mohammad ABDI ABYANEH" w:date="2021-11-16T17:02:00Z">
              <w:r w:rsidRPr="001D386E" w:rsidDel="00573381">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214F199" w14:textId="45EB3055" w:rsidR="009121FE" w:rsidRPr="001D386E" w:rsidDel="00573381" w:rsidRDefault="009121FE" w:rsidP="009121FE">
            <w:pPr>
              <w:pStyle w:val="TAC"/>
              <w:rPr>
                <w:del w:id="255" w:author="Mohammad ABDI ABYANEH" w:date="2021-11-16T17:02:00Z"/>
                <w:rFonts w:eastAsia="Calibri"/>
              </w:rPr>
            </w:pPr>
            <w:del w:id="256" w:author="Mohammad ABDI ABYANEH" w:date="2021-11-16T17:02:00Z">
              <w:r w:rsidRPr="001D386E" w:rsidDel="00573381">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8856A87" w14:textId="4EE0D089" w:rsidR="009121FE" w:rsidRPr="001D386E" w:rsidDel="00573381" w:rsidRDefault="009121FE" w:rsidP="009121FE">
            <w:pPr>
              <w:pStyle w:val="TAC"/>
              <w:rPr>
                <w:del w:id="257" w:author="Mohammad ABDI ABYANEH" w:date="2021-11-16T17:02:00Z"/>
                <w:rFonts w:eastAsia="Calibri"/>
              </w:rPr>
            </w:pPr>
            <w:del w:id="258" w:author="Mohammad ABDI ABYANEH" w:date="2021-11-16T17:02:00Z">
              <w:r w:rsidRPr="001D386E" w:rsidDel="00573381">
                <w:delText>-9</w:delText>
              </w:r>
              <w:r w:rsidRPr="001D386E" w:rsidDel="00573381">
                <w:rPr>
                  <w:rFonts w:eastAsia="SimSun"/>
                  <w:lang w:eastAsia="zh-CN"/>
                </w:rPr>
                <w:delText>4</w:delText>
              </w:r>
            </w:del>
          </w:p>
        </w:tc>
        <w:tc>
          <w:tcPr>
            <w:tcW w:w="839" w:type="dxa"/>
            <w:vMerge w:val="restart"/>
            <w:tcBorders>
              <w:top w:val="single" w:sz="4" w:space="0" w:color="auto"/>
              <w:left w:val="single" w:sz="4" w:space="0" w:color="auto"/>
              <w:right w:val="single" w:sz="4" w:space="0" w:color="auto"/>
            </w:tcBorders>
            <w:vAlign w:val="center"/>
          </w:tcPr>
          <w:p w14:paraId="21547EE8" w14:textId="04E88663" w:rsidR="009121FE" w:rsidRPr="001D386E" w:rsidDel="00573381" w:rsidRDefault="009121FE" w:rsidP="009121FE">
            <w:pPr>
              <w:pStyle w:val="TAC"/>
              <w:rPr>
                <w:del w:id="259" w:author="Mohammad ABDI ABYANEH" w:date="2021-11-16T17:02:00Z"/>
              </w:rPr>
            </w:pPr>
            <w:del w:id="260" w:author="Mohammad ABDI ABYANEH" w:date="2021-11-16T17:02:00Z">
              <w:r w:rsidRPr="001D386E" w:rsidDel="00573381">
                <w:delText>FDD</w:delText>
              </w:r>
            </w:del>
          </w:p>
        </w:tc>
      </w:tr>
      <w:tr w:rsidR="009121FE" w:rsidRPr="001D386E" w:rsidDel="00573381" w14:paraId="1CEE0C62" w14:textId="07BFA89B" w:rsidTr="009121FE">
        <w:tblPrEx>
          <w:tblLook w:val="04A0" w:firstRow="1" w:lastRow="0" w:firstColumn="1" w:lastColumn="0" w:noHBand="0" w:noVBand="1"/>
        </w:tblPrEx>
        <w:trPr>
          <w:trHeight w:val="255"/>
          <w:del w:id="261" w:author="Mohammad ABDI ABYANEH" w:date="2021-11-16T17:02:00Z"/>
        </w:trPr>
        <w:tc>
          <w:tcPr>
            <w:tcW w:w="1843" w:type="dxa"/>
            <w:vMerge/>
            <w:tcBorders>
              <w:left w:val="single" w:sz="4" w:space="0" w:color="auto"/>
              <w:right w:val="single" w:sz="4" w:space="0" w:color="auto"/>
            </w:tcBorders>
            <w:vAlign w:val="center"/>
          </w:tcPr>
          <w:p w14:paraId="193D814F" w14:textId="0B6C4AC9" w:rsidR="009121FE" w:rsidRPr="001D386E" w:rsidDel="00573381" w:rsidRDefault="009121FE" w:rsidP="009121FE">
            <w:pPr>
              <w:pStyle w:val="TAC"/>
              <w:rPr>
                <w:del w:id="262" w:author="Mohammad ABDI ABYANEH" w:date="2021-11-16T17:02: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967D20" w14:textId="7506A35E" w:rsidR="009121FE" w:rsidRPr="001D386E" w:rsidDel="00573381" w:rsidRDefault="009121FE" w:rsidP="009121FE">
            <w:pPr>
              <w:pStyle w:val="TAC"/>
              <w:rPr>
                <w:del w:id="263" w:author="Mohammad ABDI ABYANEH" w:date="2021-11-16T17:02:00Z"/>
              </w:rPr>
            </w:pPr>
            <w:del w:id="264" w:author="Mohammad ABDI ABYANEH" w:date="2021-11-16T17:02:00Z">
              <w:r w:rsidRPr="001D386E" w:rsidDel="00573381">
                <w:rPr>
                  <w:rFonts w:hint="eastAsia"/>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34B3521" w14:textId="1AB63E4B" w:rsidR="009121FE" w:rsidRPr="001D386E" w:rsidDel="00573381" w:rsidRDefault="009121FE" w:rsidP="009121FE">
            <w:pPr>
              <w:pStyle w:val="TAC"/>
              <w:rPr>
                <w:del w:id="265" w:author="Mohammad ABDI ABYANEH" w:date="2021-11-16T17:02:00Z"/>
              </w:rPr>
            </w:pPr>
          </w:p>
        </w:tc>
        <w:tc>
          <w:tcPr>
            <w:tcW w:w="887" w:type="dxa"/>
            <w:tcBorders>
              <w:top w:val="single" w:sz="4" w:space="0" w:color="auto"/>
              <w:left w:val="single" w:sz="4" w:space="0" w:color="auto"/>
              <w:bottom w:val="single" w:sz="4" w:space="0" w:color="auto"/>
              <w:right w:val="single" w:sz="4" w:space="0" w:color="auto"/>
            </w:tcBorders>
            <w:vAlign w:val="center"/>
          </w:tcPr>
          <w:p w14:paraId="4741FA2C" w14:textId="5C808183" w:rsidR="009121FE" w:rsidRPr="001D386E" w:rsidDel="00573381" w:rsidRDefault="009121FE" w:rsidP="009121FE">
            <w:pPr>
              <w:pStyle w:val="TAC"/>
              <w:rPr>
                <w:del w:id="266" w:author="Mohammad ABDI ABYANEH" w:date="2021-11-16T17:02:00Z"/>
              </w:rPr>
            </w:pPr>
          </w:p>
        </w:tc>
        <w:tc>
          <w:tcPr>
            <w:tcW w:w="768" w:type="dxa"/>
            <w:tcBorders>
              <w:top w:val="single" w:sz="4" w:space="0" w:color="auto"/>
              <w:left w:val="single" w:sz="4" w:space="0" w:color="auto"/>
              <w:bottom w:val="single" w:sz="4" w:space="0" w:color="auto"/>
              <w:right w:val="single" w:sz="4" w:space="0" w:color="auto"/>
            </w:tcBorders>
            <w:vAlign w:val="center"/>
          </w:tcPr>
          <w:p w14:paraId="492732E4" w14:textId="06FAE963" w:rsidR="009121FE" w:rsidRPr="001D386E" w:rsidDel="00573381" w:rsidRDefault="009121FE" w:rsidP="009121FE">
            <w:pPr>
              <w:pStyle w:val="TAC"/>
              <w:rPr>
                <w:del w:id="267" w:author="Mohammad ABDI ABYANEH" w:date="2021-11-16T17:02:00Z"/>
              </w:rPr>
            </w:pPr>
            <w:del w:id="268" w:author="Mohammad ABDI ABYANEH" w:date="2021-11-16T17:02:00Z">
              <w:r w:rsidRPr="001D386E" w:rsidDel="00573381">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7FD8248C" w14:textId="1B12CFDF" w:rsidR="009121FE" w:rsidRPr="001D386E" w:rsidDel="00573381" w:rsidRDefault="009121FE" w:rsidP="009121FE">
            <w:pPr>
              <w:pStyle w:val="TAC"/>
              <w:rPr>
                <w:del w:id="269" w:author="Mohammad ABDI ABYANEH" w:date="2021-11-16T17:02:00Z"/>
              </w:rPr>
            </w:pPr>
            <w:del w:id="270" w:author="Mohammad ABDI ABYANEH" w:date="2021-11-16T17:02:00Z">
              <w:r w:rsidRPr="001D386E" w:rsidDel="00573381">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1FF1941" w14:textId="6A9E068D" w:rsidR="009121FE" w:rsidRPr="001D386E" w:rsidDel="00573381" w:rsidRDefault="009121FE" w:rsidP="009121FE">
            <w:pPr>
              <w:pStyle w:val="TAC"/>
              <w:rPr>
                <w:del w:id="271" w:author="Mohammad ABDI ABYANEH" w:date="2021-11-16T17:02:00Z"/>
              </w:rPr>
            </w:pPr>
            <w:del w:id="272" w:author="Mohammad ABDI ABYANEH" w:date="2021-11-16T17:02:00Z">
              <w:r w:rsidRPr="001D386E" w:rsidDel="00573381">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27898F8" w14:textId="6093C9A8" w:rsidR="009121FE" w:rsidRPr="001D386E" w:rsidDel="00573381" w:rsidRDefault="009121FE" w:rsidP="009121FE">
            <w:pPr>
              <w:pStyle w:val="TAC"/>
              <w:rPr>
                <w:del w:id="273" w:author="Mohammad ABDI ABYANEH" w:date="2021-11-16T17:02:00Z"/>
              </w:rPr>
            </w:pPr>
            <w:del w:id="274" w:author="Mohammad ABDI ABYANEH" w:date="2021-11-16T17:02:00Z">
              <w:r w:rsidRPr="001D386E" w:rsidDel="00573381">
                <w:delText>-94</w:delText>
              </w:r>
            </w:del>
          </w:p>
        </w:tc>
        <w:tc>
          <w:tcPr>
            <w:tcW w:w="839" w:type="dxa"/>
            <w:vMerge/>
            <w:tcBorders>
              <w:left w:val="single" w:sz="4" w:space="0" w:color="auto"/>
              <w:right w:val="single" w:sz="4" w:space="0" w:color="auto"/>
            </w:tcBorders>
            <w:vAlign w:val="center"/>
          </w:tcPr>
          <w:p w14:paraId="7791516F" w14:textId="20AC2978" w:rsidR="009121FE" w:rsidRPr="001D386E" w:rsidDel="00573381" w:rsidRDefault="009121FE" w:rsidP="009121FE">
            <w:pPr>
              <w:pStyle w:val="TAC"/>
              <w:rPr>
                <w:del w:id="275" w:author="Mohammad ABDI ABYANEH" w:date="2021-11-16T17:02:00Z"/>
              </w:rPr>
            </w:pPr>
          </w:p>
        </w:tc>
      </w:tr>
    </w:tbl>
    <w:p w14:paraId="735DC538" w14:textId="77777777" w:rsidR="009121FE" w:rsidRDefault="009121FE" w:rsidP="009121FE">
      <w:pPr>
        <w:rPr>
          <w:ins w:id="276" w:author="Mohammad ABDI ABYANEH" w:date="2021-11-16T17:03:00Z"/>
          <w:rFonts w:ascii="Arial" w:hAnsi="Arial" w:cs="Arial"/>
          <w:lang w:eastAsia="zh-CN"/>
        </w:rPr>
      </w:pPr>
    </w:p>
    <w:p w14:paraId="5EB3E4C6" w14:textId="497CF2A7" w:rsidR="00573381" w:rsidRDefault="00573381" w:rsidP="009121FE">
      <w:pPr>
        <w:rPr>
          <w:rFonts w:ascii="Arial" w:hAnsi="Arial" w:cs="Arial"/>
          <w:lang w:eastAsia="zh-CN"/>
        </w:rPr>
      </w:pPr>
      <w:ins w:id="277" w:author="Mohammad ABDI ABYANEH" w:date="2021-11-16T17:03:00Z">
        <w:r w:rsidRPr="00573381">
          <w:rPr>
            <w:rFonts w:ascii="Arial" w:hAnsi="Arial" w:cs="Arial"/>
            <w:lang w:eastAsia="zh-CN"/>
          </w:rPr>
          <w:t>There are no MSD requirements needed for CA_1A-28A-32A.</w:t>
        </w:r>
      </w:ins>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33" type="#_x0000_t75" style="width:204pt;height:16.35pt" o:ole="">
                  <v:imagedata r:id="rId12" o:title=""/>
                </v:shape>
                <o:OLEObject Type="Embed" ProgID="Equation.DSMT4" ShapeID="_x0000_i1033" DrawAspect="Content" ObjectID="_1698588630" r:id="rId27"/>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34" type="#_x0000_t75" style="width:204pt;height:16.35pt" o:ole="">
                  <v:imagedata r:id="rId12" o:title=""/>
                </v:shape>
                <o:OLEObject Type="Embed" ProgID="Equation.DSMT4" ShapeID="_x0000_i1034" DrawAspect="Content" ObjectID="_1698588631" r:id="rId28"/>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35" type="#_x0000_t75" style="width:78pt;height:14.75pt" o:ole="">
                  <v:imagedata r:id="rId17" o:title=""/>
                </v:shape>
                <o:OLEObject Type="Embed" ProgID="Equation.3" ShapeID="_x0000_i1035" DrawAspect="Content" ObjectID="_1698588632" r:id="rId29"/>
              </w:object>
            </w:r>
            <w:r w:rsidRPr="001D386E">
              <w:rPr>
                <w:snapToGrid w:val="0"/>
                <w:lang w:eastAsia="ja-JP"/>
              </w:rPr>
              <w:t xml:space="preserve">in MHz and </w:t>
            </w:r>
            <w:r w:rsidRPr="001D386E">
              <w:rPr>
                <w:position w:val="-14"/>
                <w:lang w:eastAsia="zh-CN"/>
              </w:rPr>
              <w:object w:dxaOrig="4900" w:dyaOrig="400" w14:anchorId="47D5693A">
                <v:shape id="_x0000_i1036" type="#_x0000_t75" style="width:204pt;height:16.35pt" o:ole="">
                  <v:imagedata r:id="rId12" o:title=""/>
                </v:shape>
                <o:OLEObject Type="Embed" ProgID="Equation.DSMT4" ShapeID="_x0000_i1036" DrawAspect="Content" ObjectID="_1698588633" r:id="rId3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7" type="#_x0000_t75" style="width:78pt;height:14.75pt" o:ole="">
                  <v:imagedata r:id="rId20" o:title=""/>
                </v:shape>
                <o:OLEObject Type="Embed" ProgID="Equation.3" ShapeID="_x0000_i1037" DrawAspect="Content" ObjectID="_1698588634" r:id="rId3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8" type="#_x0000_t75" style="width:22.35pt;height:14.75pt" o:ole="">
                  <v:imagedata r:id="rId22" o:title=""/>
                </v:shape>
                <o:OLEObject Type="Embed" ProgID="Equation.3" ShapeID="_x0000_i1038" DrawAspect="Content" ObjectID="_1698588635" r:id="rId32"/>
              </w:object>
            </w:r>
            <w:r w:rsidRPr="001D386E">
              <w:rPr>
                <w:snapToGrid w:val="0"/>
                <w:lang w:eastAsia="ja-JP"/>
              </w:rPr>
              <w:t xml:space="preserve"> in the victim (higher band) with </w:t>
            </w:r>
            <w:r w:rsidRPr="001D386E">
              <w:rPr>
                <w:position w:val="-14"/>
                <w:lang w:eastAsia="zh-CN"/>
              </w:rPr>
              <w:object w:dxaOrig="4900" w:dyaOrig="400" w14:anchorId="27CD2896">
                <v:shape id="_x0000_i1039" type="#_x0000_t75" style="width:204pt;height:16.35pt" o:ole="">
                  <v:imagedata r:id="rId12" o:title=""/>
                </v:shape>
                <o:OLEObject Type="Embed" ProgID="Equation.DSMT4" ShapeID="_x0000_i1039" DrawAspect="Content" ObjectID="_1698588636" r:id="rId33"/>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40" type="#_x0000_t75" style="width:36pt;height:14.75pt" o:ole="">
                  <v:imagedata r:id="rId25" o:title=""/>
                </v:shape>
                <o:OLEObject Type="Embed" ProgID="Equation.3" ShapeID="_x0000_i1040" DrawAspect="Content" ObjectID="_1698588637" r:id="rId34"/>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41" type="#_x0000_t75" style="width:78pt;height:14.75pt" o:ole="">
                  <v:imagedata r:id="rId17" o:title=""/>
                </v:shape>
                <o:OLEObject Type="Embed" ProgID="Equation.3" ShapeID="_x0000_i1041" DrawAspect="Content" ObjectID="_1698588638" r:id="rId35"/>
              </w:object>
            </w:r>
            <w:r w:rsidRPr="001D386E">
              <w:rPr>
                <w:snapToGrid w:val="0"/>
                <w:lang w:eastAsia="ja-JP"/>
              </w:rPr>
              <w:t xml:space="preserve">in MHz and </w:t>
            </w:r>
            <w:r w:rsidRPr="001D386E">
              <w:rPr>
                <w:position w:val="-14"/>
                <w:lang w:eastAsia="zh-CN"/>
              </w:rPr>
              <w:object w:dxaOrig="4900" w:dyaOrig="400" w14:anchorId="51368069">
                <v:shape id="_x0000_i1042" type="#_x0000_t75" style="width:204pt;height:16.35pt" o:ole="">
                  <v:imagedata r:id="rId12" o:title=""/>
                </v:shape>
                <o:OLEObject Type="Embed" ProgID="Equation.DSMT4" ShapeID="_x0000_i1042" DrawAspect="Content" ObjectID="_1698588639" r:id="rId36"/>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43" type="#_x0000_t75" style="width:78pt;height:14.75pt" o:ole="">
                  <v:imagedata r:id="rId20" o:title=""/>
                </v:shape>
                <o:OLEObject Type="Embed" ProgID="Equation.3" ShapeID="_x0000_i1043" DrawAspect="Content" ObjectID="_1698588640" r:id="rId3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44" type="#_x0000_t75" style="width:22.35pt;height:14.75pt" o:ole="">
                  <v:imagedata r:id="rId22" o:title=""/>
                </v:shape>
                <o:OLEObject Type="Embed" ProgID="Equation.3" ShapeID="_x0000_i1044" DrawAspect="Content" ObjectID="_1698588641" r:id="rId38"/>
              </w:object>
            </w:r>
            <w:r w:rsidRPr="001D386E">
              <w:rPr>
                <w:snapToGrid w:val="0"/>
                <w:lang w:eastAsia="ja-JP"/>
              </w:rPr>
              <w:t xml:space="preserve"> in the victim (higher band) with </w:t>
            </w:r>
            <w:r w:rsidRPr="001D386E">
              <w:rPr>
                <w:position w:val="-14"/>
                <w:lang w:eastAsia="zh-CN"/>
              </w:rPr>
              <w:object w:dxaOrig="4900" w:dyaOrig="400" w14:anchorId="2BD5BED9">
                <v:shape id="_x0000_i1045" type="#_x0000_t75" style="width:204pt;height:16.35pt" o:ole="">
                  <v:imagedata r:id="rId12" o:title=""/>
                </v:shape>
                <o:OLEObject Type="Embed" ProgID="Equation.DSMT4" ShapeID="_x0000_i1045" DrawAspect="Content" ObjectID="_1698588642" r:id="rId39"/>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46" type="#_x0000_t75" style="width:36pt;height:14.75pt" o:ole="">
                  <v:imagedata r:id="rId25" o:title=""/>
                </v:shape>
                <o:OLEObject Type="Embed" ProgID="Equation.3" ShapeID="_x0000_i1046" DrawAspect="Content" ObjectID="_1698588643" r:id="rId40"/>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4A9A2706" w:rsidR="00985EEE" w:rsidRPr="003126E1" w:rsidRDefault="00985EEE" w:rsidP="00151991">
            <w:pPr>
              <w:pStyle w:val="TAC"/>
              <w:rPr>
                <w:rFonts w:eastAsia="Yu Mincho"/>
                <w:szCs w:val="18"/>
              </w:rPr>
            </w:pPr>
            <w:del w:id="278" w:author="Mohammad ABDI ABYANEH" w:date="2021-11-16T17:07:00Z">
              <w:r w:rsidRPr="003126E1" w:rsidDel="00AB6342">
                <w:rPr>
                  <w:rFonts w:eastAsia="Yu Mincho"/>
                  <w:szCs w:val="18"/>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14EE9F1D" w:rsidR="00985EEE" w:rsidRPr="003126E1" w:rsidRDefault="00985EEE" w:rsidP="00AB6342">
            <w:pPr>
              <w:keepNext/>
              <w:keepLines/>
              <w:spacing w:after="0"/>
              <w:jc w:val="center"/>
              <w:rPr>
                <w:rFonts w:ascii="Arial" w:hAnsi="Arial"/>
                <w:b/>
                <w:sz w:val="18"/>
                <w:lang w:eastAsia="ja-JP"/>
              </w:rPr>
            </w:pPr>
            <w:r>
              <w:rPr>
                <w:rFonts w:ascii="Arial" w:hAnsi="Arial"/>
                <w:b/>
                <w:sz w:val="18"/>
                <w:lang w:eastAsia="ja-JP"/>
              </w:rPr>
              <w:t>0.</w:t>
            </w:r>
            <w:del w:id="279" w:author="Mohammad ABDI ABYANEH" w:date="2021-11-16T17:08:00Z">
              <w:r w:rsidDel="00AB6342">
                <w:rPr>
                  <w:rFonts w:ascii="Arial" w:hAnsi="Arial"/>
                  <w:b/>
                  <w:sz w:val="18"/>
                  <w:lang w:eastAsia="ja-JP"/>
                </w:rPr>
                <w:delText>5</w:delText>
              </w:r>
            </w:del>
            <w:ins w:id="280" w:author="Mohammad ABDI ABYANEH" w:date="2021-11-16T17:08:00Z">
              <w:r w:rsidR="00AB6342">
                <w:rPr>
                  <w:rFonts w:ascii="Arial" w:hAnsi="Arial"/>
                  <w:b/>
                  <w:sz w:val="18"/>
                  <w:lang w:eastAsia="ja-JP"/>
                </w:rPr>
                <w:t>7</w:t>
              </w:r>
            </w:ins>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7393D9AB" w:rsidR="00985EEE" w:rsidRPr="003126E1" w:rsidRDefault="00985EEE" w:rsidP="00151991">
            <w:pPr>
              <w:keepNext/>
              <w:keepLines/>
              <w:spacing w:after="0"/>
              <w:jc w:val="center"/>
              <w:rPr>
                <w:rFonts w:ascii="Arial" w:hAnsi="Arial"/>
                <w:b/>
                <w:sz w:val="18"/>
                <w:lang w:eastAsia="zh-CN"/>
              </w:rPr>
            </w:pPr>
            <w:del w:id="281" w:author="Mohammad ABDI ABYANEH" w:date="2021-11-16T17:08:00Z">
              <w:r w:rsidDel="00AB6342">
                <w:rPr>
                  <w:rFonts w:ascii="Arial" w:hAnsi="Arial"/>
                  <w:b/>
                  <w:sz w:val="18"/>
                  <w:lang w:eastAsia="zh-CN"/>
                </w:rPr>
                <w:delText>32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16D7E5B4" w:rsidR="00985EEE" w:rsidRPr="003126E1" w:rsidRDefault="00985EEE" w:rsidP="00151991">
            <w:pPr>
              <w:pStyle w:val="TAC"/>
              <w:rPr>
                <w:b/>
              </w:rPr>
            </w:pPr>
            <w:del w:id="282" w:author="Mohammad ABDI ABYANEH" w:date="2021-11-16T17:08:00Z">
              <w:r w:rsidDel="00AB6342">
                <w:rPr>
                  <w:b/>
                </w:rPr>
                <w:delText>N/A</w:delText>
              </w:r>
            </w:del>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3AA94300" w:rsidR="00985EEE" w:rsidRPr="003126E1" w:rsidRDefault="00985EEE" w:rsidP="00151991">
            <w:pPr>
              <w:keepNext/>
              <w:keepLines/>
              <w:spacing w:after="0"/>
              <w:jc w:val="center"/>
              <w:rPr>
                <w:rFonts w:ascii="Arial" w:hAnsi="Arial"/>
                <w:b/>
                <w:sz w:val="18"/>
                <w:lang w:eastAsia="ja-JP"/>
              </w:rPr>
            </w:pPr>
            <w:del w:id="283" w:author="Mohammad ABDI ABYANEH" w:date="2021-11-16T17:08:00Z">
              <w:r w:rsidDel="00AB6342">
                <w:rPr>
                  <w:rFonts w:ascii="Arial" w:hAnsi="Arial"/>
                  <w:b/>
                  <w:sz w:val="18"/>
                  <w:lang w:eastAsia="ja-JP"/>
                </w:rPr>
                <w:delText>0</w:delText>
              </w:r>
            </w:del>
            <w:ins w:id="284" w:author="Mohammad ABDI ABYANEH" w:date="2021-11-16T17:08:00Z">
              <w:r w:rsidR="00AB6342">
                <w:rPr>
                  <w:rFonts w:ascii="Arial" w:hAnsi="Arial"/>
                  <w:b/>
                  <w:sz w:val="18"/>
                  <w:lang w:eastAsia="ja-JP"/>
                </w:rPr>
                <w:t>0.2</w:t>
              </w:r>
            </w:ins>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19FBED4F" w14:textId="408B5A9B" w:rsidR="00985EEE" w:rsidRPr="00151991" w:rsidDel="00AB6342" w:rsidRDefault="00985EEE" w:rsidP="00151991">
      <w:pPr>
        <w:pStyle w:val="TH"/>
        <w:rPr>
          <w:del w:id="285" w:author="Mohammad ABDI ABYANEH" w:date="2021-11-16T17:08:00Z"/>
          <w:rFonts w:cs="Arial"/>
          <w:sz w:val="22"/>
        </w:rPr>
      </w:pPr>
      <w:del w:id="286" w:author="Mohammad ABDI ABYANEH" w:date="2021-11-16T17:08:00Z">
        <w:r w:rsidDel="00AB6342">
          <w:delText>Table 5.</w:delText>
        </w:r>
        <w:r w:rsidR="00AC1EA8" w:rsidDel="00AB6342">
          <w:delText>13</w:delText>
        </w:r>
        <w:r w:rsidDel="00AB6342">
          <w:delText>.3</w:delText>
        </w:r>
        <w:r w:rsidRPr="001D386E" w:rsidDel="00AB6342">
          <w:delText>-</w:delText>
        </w:r>
        <w:r w:rsidDel="00AB6342">
          <w:delText>1</w:delText>
        </w:r>
        <w:r w:rsidRPr="001D386E" w:rsidDel="00AB6342">
          <w:delText>: Reference sensitivity for carrier aggregation QPSK P</w:delText>
        </w:r>
        <w:r w:rsidRPr="001D386E" w:rsidDel="00AB6342">
          <w:rPr>
            <w:vertAlign w:val="subscript"/>
          </w:rPr>
          <w:delText>REFSENS, CA</w:delText>
        </w:r>
        <w:r w:rsidRPr="001D386E" w:rsidDel="00AB6342">
          <w:delText xml:space="preserve"> (exceptions due to harmonic issue)</w:delText>
        </w:r>
      </w:del>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85EEE" w:rsidRPr="001D386E" w:rsidDel="00AB6342" w14:paraId="50A9F6B9" w14:textId="0879EB30" w:rsidTr="00151991">
        <w:trPr>
          <w:trHeight w:val="255"/>
          <w:del w:id="287" w:author="Mohammad ABDI ABYANEH" w:date="2021-11-16T17:08:00Z"/>
        </w:trPr>
        <w:tc>
          <w:tcPr>
            <w:tcW w:w="5000" w:type="pct"/>
            <w:gridSpan w:val="9"/>
            <w:shd w:val="clear" w:color="auto" w:fill="auto"/>
            <w:vAlign w:val="center"/>
          </w:tcPr>
          <w:p w14:paraId="70CBAC9D" w14:textId="08999F1E" w:rsidR="00985EEE" w:rsidRPr="001D386E" w:rsidDel="00AB6342" w:rsidRDefault="00985EEE" w:rsidP="00151991">
            <w:pPr>
              <w:pStyle w:val="TAH"/>
              <w:rPr>
                <w:del w:id="288" w:author="Mohammad ABDI ABYANEH" w:date="2021-11-16T17:08:00Z"/>
              </w:rPr>
            </w:pPr>
            <w:del w:id="289" w:author="Mohammad ABDI ABYANEH" w:date="2021-11-16T17:08:00Z">
              <w:r w:rsidRPr="001D386E" w:rsidDel="00AB6342">
                <w:delText>Channel bandwidth</w:delText>
              </w:r>
            </w:del>
          </w:p>
        </w:tc>
      </w:tr>
      <w:tr w:rsidR="00985EEE" w:rsidRPr="001D386E" w:rsidDel="00AB6342" w14:paraId="482A75D5" w14:textId="32D2B000" w:rsidTr="00151991">
        <w:trPr>
          <w:trHeight w:val="255"/>
          <w:del w:id="290" w:author="Mohammad ABDI ABYANEH" w:date="2021-11-16T17:08:00Z"/>
        </w:trPr>
        <w:tc>
          <w:tcPr>
            <w:tcW w:w="1074" w:type="pct"/>
            <w:shd w:val="clear" w:color="auto" w:fill="auto"/>
            <w:vAlign w:val="center"/>
          </w:tcPr>
          <w:p w14:paraId="236B026E" w14:textId="64F5D41E" w:rsidR="00985EEE" w:rsidRPr="001D386E" w:rsidDel="00AB6342" w:rsidRDefault="00985EEE" w:rsidP="00151991">
            <w:pPr>
              <w:pStyle w:val="TAH"/>
              <w:rPr>
                <w:del w:id="291" w:author="Mohammad ABDI ABYANEH" w:date="2021-11-16T17:08:00Z"/>
              </w:rPr>
            </w:pPr>
            <w:del w:id="292" w:author="Mohammad ABDI ABYANEH" w:date="2021-11-16T17:08:00Z">
              <w:r w:rsidRPr="001D386E" w:rsidDel="00AB6342">
                <w:delText>EUTRA CA Configuration</w:delText>
              </w:r>
            </w:del>
          </w:p>
        </w:tc>
        <w:tc>
          <w:tcPr>
            <w:tcW w:w="518" w:type="pct"/>
            <w:shd w:val="clear" w:color="auto" w:fill="auto"/>
            <w:vAlign w:val="center"/>
          </w:tcPr>
          <w:p w14:paraId="5B490D07" w14:textId="742CD7E3" w:rsidR="00985EEE" w:rsidRPr="001D386E" w:rsidDel="00AB6342" w:rsidRDefault="00985EEE" w:rsidP="00151991">
            <w:pPr>
              <w:pStyle w:val="TAH"/>
              <w:rPr>
                <w:del w:id="293" w:author="Mohammad ABDI ABYANEH" w:date="2021-11-16T17:08:00Z"/>
              </w:rPr>
            </w:pPr>
            <w:del w:id="294" w:author="Mohammad ABDI ABYANEH" w:date="2021-11-16T17:08:00Z">
              <w:r w:rsidRPr="001D386E" w:rsidDel="00AB6342">
                <w:delText>EUTRA band</w:delText>
              </w:r>
            </w:del>
          </w:p>
        </w:tc>
        <w:tc>
          <w:tcPr>
            <w:tcW w:w="517" w:type="pct"/>
            <w:shd w:val="clear" w:color="auto" w:fill="auto"/>
            <w:vAlign w:val="center"/>
          </w:tcPr>
          <w:p w14:paraId="1C85A1EF" w14:textId="2EF3E9C4" w:rsidR="00985EEE" w:rsidRPr="001D386E" w:rsidDel="00AB6342" w:rsidRDefault="00985EEE" w:rsidP="00151991">
            <w:pPr>
              <w:pStyle w:val="TAH"/>
              <w:rPr>
                <w:del w:id="295" w:author="Mohammad ABDI ABYANEH" w:date="2021-11-16T17:08:00Z"/>
              </w:rPr>
            </w:pPr>
            <w:del w:id="296" w:author="Mohammad ABDI ABYANEH" w:date="2021-11-16T17:08:00Z">
              <w:r w:rsidRPr="001D386E" w:rsidDel="00AB6342">
                <w:delText>1.4 MHz</w:delText>
              </w:r>
              <w:r w:rsidRPr="001D386E" w:rsidDel="00AB6342">
                <w:br/>
                <w:delText>(dBm)</w:delText>
              </w:r>
            </w:del>
          </w:p>
        </w:tc>
        <w:tc>
          <w:tcPr>
            <w:tcW w:w="445" w:type="pct"/>
            <w:shd w:val="clear" w:color="auto" w:fill="auto"/>
            <w:vAlign w:val="center"/>
          </w:tcPr>
          <w:p w14:paraId="4DA1FFE0" w14:textId="035CB4F3" w:rsidR="00985EEE" w:rsidRPr="001D386E" w:rsidDel="00AB6342" w:rsidRDefault="00985EEE" w:rsidP="00151991">
            <w:pPr>
              <w:pStyle w:val="TAH"/>
              <w:rPr>
                <w:del w:id="297" w:author="Mohammad ABDI ABYANEH" w:date="2021-11-16T17:08:00Z"/>
              </w:rPr>
            </w:pPr>
            <w:del w:id="298" w:author="Mohammad ABDI ABYANEH" w:date="2021-11-16T17:08:00Z">
              <w:r w:rsidRPr="001D386E" w:rsidDel="00AB6342">
                <w:delText>3 MHz</w:delText>
              </w:r>
              <w:r w:rsidRPr="001D386E" w:rsidDel="00AB6342">
                <w:br/>
                <w:delText>(dBm)</w:delText>
              </w:r>
            </w:del>
          </w:p>
        </w:tc>
        <w:tc>
          <w:tcPr>
            <w:tcW w:w="467" w:type="pct"/>
            <w:shd w:val="clear" w:color="auto" w:fill="auto"/>
            <w:vAlign w:val="center"/>
          </w:tcPr>
          <w:p w14:paraId="5AE21B1A" w14:textId="28D9C552" w:rsidR="00985EEE" w:rsidRPr="001D386E" w:rsidDel="00AB6342" w:rsidRDefault="00985EEE" w:rsidP="00151991">
            <w:pPr>
              <w:pStyle w:val="TAH"/>
              <w:rPr>
                <w:del w:id="299" w:author="Mohammad ABDI ABYANEH" w:date="2021-11-16T17:08:00Z"/>
              </w:rPr>
            </w:pPr>
            <w:del w:id="300" w:author="Mohammad ABDI ABYANEH" w:date="2021-11-16T17:08:00Z">
              <w:r w:rsidRPr="001D386E" w:rsidDel="00AB6342">
                <w:delText>5 MHz</w:delText>
              </w:r>
              <w:r w:rsidRPr="001D386E" w:rsidDel="00AB6342">
                <w:br/>
                <w:delText>(dBm)</w:delText>
              </w:r>
            </w:del>
          </w:p>
        </w:tc>
        <w:tc>
          <w:tcPr>
            <w:tcW w:w="495" w:type="pct"/>
            <w:shd w:val="clear" w:color="auto" w:fill="auto"/>
            <w:vAlign w:val="center"/>
          </w:tcPr>
          <w:p w14:paraId="2F368F69" w14:textId="7E0B8E07" w:rsidR="00985EEE" w:rsidRPr="001D386E" w:rsidDel="00AB6342" w:rsidRDefault="00985EEE" w:rsidP="00151991">
            <w:pPr>
              <w:pStyle w:val="TAH"/>
              <w:rPr>
                <w:del w:id="301" w:author="Mohammad ABDI ABYANEH" w:date="2021-11-16T17:08:00Z"/>
              </w:rPr>
            </w:pPr>
            <w:del w:id="302" w:author="Mohammad ABDI ABYANEH" w:date="2021-11-16T17:08:00Z">
              <w:r w:rsidRPr="001D386E" w:rsidDel="00AB6342">
                <w:delText>10 MHz</w:delText>
              </w:r>
              <w:r w:rsidRPr="001D386E" w:rsidDel="00AB6342">
                <w:br/>
                <w:delText>(dBm)</w:delText>
              </w:r>
            </w:del>
          </w:p>
        </w:tc>
        <w:tc>
          <w:tcPr>
            <w:tcW w:w="495" w:type="pct"/>
            <w:shd w:val="clear" w:color="auto" w:fill="auto"/>
            <w:vAlign w:val="center"/>
          </w:tcPr>
          <w:p w14:paraId="5B287640" w14:textId="72793339" w:rsidR="00985EEE" w:rsidRPr="001D386E" w:rsidDel="00AB6342" w:rsidRDefault="00985EEE" w:rsidP="00151991">
            <w:pPr>
              <w:pStyle w:val="TAH"/>
              <w:rPr>
                <w:del w:id="303" w:author="Mohammad ABDI ABYANEH" w:date="2021-11-16T17:08:00Z"/>
              </w:rPr>
            </w:pPr>
            <w:del w:id="304" w:author="Mohammad ABDI ABYANEH" w:date="2021-11-16T17:08:00Z">
              <w:r w:rsidRPr="001D386E" w:rsidDel="00AB6342">
                <w:delText>15 MHz</w:delText>
              </w:r>
              <w:r w:rsidRPr="001D386E" w:rsidDel="00AB6342">
                <w:br/>
                <w:delText>(dBm)</w:delText>
              </w:r>
            </w:del>
          </w:p>
        </w:tc>
        <w:tc>
          <w:tcPr>
            <w:tcW w:w="495" w:type="pct"/>
            <w:shd w:val="clear" w:color="auto" w:fill="auto"/>
            <w:vAlign w:val="center"/>
          </w:tcPr>
          <w:p w14:paraId="3A4D5D8D" w14:textId="0A43EC5E" w:rsidR="00985EEE" w:rsidRPr="001D386E" w:rsidDel="00AB6342" w:rsidRDefault="00985EEE" w:rsidP="00151991">
            <w:pPr>
              <w:pStyle w:val="TAH"/>
              <w:rPr>
                <w:del w:id="305" w:author="Mohammad ABDI ABYANEH" w:date="2021-11-16T17:08:00Z"/>
              </w:rPr>
            </w:pPr>
            <w:del w:id="306" w:author="Mohammad ABDI ABYANEH" w:date="2021-11-16T17:08:00Z">
              <w:r w:rsidRPr="001D386E" w:rsidDel="00AB6342">
                <w:delText>20 MHz</w:delText>
              </w:r>
              <w:r w:rsidRPr="001D386E" w:rsidDel="00AB6342">
                <w:br/>
                <w:delText>(dBm)</w:delText>
              </w:r>
            </w:del>
          </w:p>
        </w:tc>
        <w:tc>
          <w:tcPr>
            <w:tcW w:w="493" w:type="pct"/>
            <w:shd w:val="clear" w:color="auto" w:fill="auto"/>
            <w:vAlign w:val="center"/>
          </w:tcPr>
          <w:p w14:paraId="450ABE11" w14:textId="36D8B634" w:rsidR="00985EEE" w:rsidRPr="001D386E" w:rsidDel="00AB6342" w:rsidRDefault="00985EEE" w:rsidP="00151991">
            <w:pPr>
              <w:pStyle w:val="TAH"/>
              <w:rPr>
                <w:del w:id="307" w:author="Mohammad ABDI ABYANEH" w:date="2021-11-16T17:08:00Z"/>
              </w:rPr>
            </w:pPr>
            <w:del w:id="308" w:author="Mohammad ABDI ABYANEH" w:date="2021-11-16T17:08:00Z">
              <w:r w:rsidRPr="001D386E" w:rsidDel="00AB6342">
                <w:delText>Duplex mode</w:delText>
              </w:r>
            </w:del>
          </w:p>
        </w:tc>
      </w:tr>
      <w:tr w:rsidR="00985EEE" w:rsidRPr="001D386E" w:rsidDel="00AB6342" w14:paraId="36813A0B" w14:textId="7E0D4D00" w:rsidTr="00151991">
        <w:trPr>
          <w:trHeight w:val="255"/>
          <w:del w:id="309" w:author="Mohammad ABDI ABYANEH" w:date="2021-11-16T17:08:00Z"/>
        </w:trPr>
        <w:tc>
          <w:tcPr>
            <w:tcW w:w="1074" w:type="pct"/>
            <w:shd w:val="clear" w:color="auto" w:fill="auto"/>
            <w:vAlign w:val="center"/>
          </w:tcPr>
          <w:p w14:paraId="1FF73630" w14:textId="53B83984" w:rsidR="00985EEE" w:rsidRPr="001D386E" w:rsidDel="00AB6342" w:rsidRDefault="00985EEE" w:rsidP="00151991">
            <w:pPr>
              <w:pStyle w:val="TAC"/>
              <w:rPr>
                <w:del w:id="310" w:author="Mohammad ABDI ABYANEH" w:date="2021-11-16T17:08:00Z"/>
              </w:rPr>
            </w:pPr>
            <w:del w:id="311" w:author="Mohammad ABDI ABYANEH" w:date="2021-11-16T17:08:00Z">
              <w:r w:rsidDel="00AB6342">
                <w:rPr>
                  <w:szCs w:val="18"/>
                  <w:lang w:val="en-US"/>
                </w:rPr>
                <w:delText>CA_20A-28A-</w:delText>
              </w:r>
              <w:r w:rsidDel="00AB6342">
                <w:rPr>
                  <w:rFonts w:hint="eastAsia"/>
                  <w:lang w:eastAsia="ja-JP"/>
                </w:rPr>
                <w:delText>32</w:delText>
              </w:r>
              <w:r w:rsidRPr="001D386E" w:rsidDel="00AB6342">
                <w:rPr>
                  <w:rFonts w:hint="eastAsia"/>
                  <w:lang w:eastAsia="ja-JP"/>
                </w:rPr>
                <w:delText>A</w:delText>
              </w:r>
              <w:r w:rsidDel="00AB6342">
                <w:rPr>
                  <w:vertAlign w:val="superscript"/>
                  <w:lang w:eastAsia="ja-JP"/>
                </w:rPr>
                <w:delText>9,10</w:delText>
              </w:r>
            </w:del>
          </w:p>
        </w:tc>
        <w:tc>
          <w:tcPr>
            <w:tcW w:w="518" w:type="pct"/>
            <w:shd w:val="clear" w:color="auto" w:fill="auto"/>
            <w:vAlign w:val="center"/>
          </w:tcPr>
          <w:p w14:paraId="69E67FB0" w14:textId="1282FCF9" w:rsidR="00985EEE" w:rsidRPr="001D386E" w:rsidDel="00AB6342" w:rsidRDefault="00985EEE" w:rsidP="00151991">
            <w:pPr>
              <w:pStyle w:val="TAC"/>
              <w:rPr>
                <w:del w:id="312" w:author="Mohammad ABDI ABYANEH" w:date="2021-11-16T17:08:00Z"/>
                <w:rFonts w:eastAsia="SimSun"/>
                <w:lang w:eastAsia="zh-CN"/>
              </w:rPr>
            </w:pPr>
            <w:del w:id="313" w:author="Mohammad ABDI ABYANEH" w:date="2021-11-16T17:08:00Z">
              <w:r w:rsidDel="00AB6342">
                <w:rPr>
                  <w:szCs w:val="18"/>
                  <w:lang w:val="en-US"/>
                </w:rPr>
                <w:delText>32</w:delText>
              </w:r>
            </w:del>
          </w:p>
        </w:tc>
        <w:tc>
          <w:tcPr>
            <w:tcW w:w="517" w:type="pct"/>
            <w:shd w:val="clear" w:color="auto" w:fill="auto"/>
            <w:vAlign w:val="center"/>
          </w:tcPr>
          <w:p w14:paraId="4ABD823E" w14:textId="462F9A93" w:rsidR="00985EEE" w:rsidRPr="001D386E" w:rsidDel="00AB6342" w:rsidRDefault="00985EEE" w:rsidP="00151991">
            <w:pPr>
              <w:pStyle w:val="TAC"/>
              <w:rPr>
                <w:del w:id="314" w:author="Mohammad ABDI ABYANEH" w:date="2021-11-16T17:08:00Z"/>
              </w:rPr>
            </w:pPr>
          </w:p>
        </w:tc>
        <w:tc>
          <w:tcPr>
            <w:tcW w:w="445" w:type="pct"/>
            <w:shd w:val="clear" w:color="auto" w:fill="auto"/>
            <w:vAlign w:val="center"/>
          </w:tcPr>
          <w:p w14:paraId="633A4F4D" w14:textId="2B49C322" w:rsidR="00985EEE" w:rsidRPr="001D386E" w:rsidDel="00AB6342" w:rsidRDefault="00985EEE" w:rsidP="00151991">
            <w:pPr>
              <w:pStyle w:val="TAC"/>
              <w:rPr>
                <w:del w:id="315" w:author="Mohammad ABDI ABYANEH" w:date="2021-11-16T17:08:00Z"/>
              </w:rPr>
            </w:pPr>
          </w:p>
        </w:tc>
        <w:tc>
          <w:tcPr>
            <w:tcW w:w="467" w:type="pct"/>
            <w:shd w:val="clear" w:color="auto" w:fill="auto"/>
          </w:tcPr>
          <w:p w14:paraId="4F012173" w14:textId="07DF4011" w:rsidR="00985EEE" w:rsidRPr="001D386E" w:rsidDel="00AB6342" w:rsidRDefault="00985EEE" w:rsidP="00151991">
            <w:pPr>
              <w:pStyle w:val="TAC"/>
              <w:rPr>
                <w:del w:id="316" w:author="Mohammad ABDI ABYANEH" w:date="2021-11-16T17:08:00Z"/>
                <w:rFonts w:eastAsia="SimSun"/>
                <w:lang w:eastAsia="zh-CN"/>
              </w:rPr>
            </w:pPr>
            <w:del w:id="317" w:author="Mohammad ABDI ABYANEH" w:date="2021-11-16T17:08:00Z">
              <w:r w:rsidRPr="001D386E" w:rsidDel="00AB6342">
                <w:rPr>
                  <w:lang w:val="sv-SE"/>
                </w:rPr>
                <w:delText>-72.2</w:delText>
              </w:r>
            </w:del>
          </w:p>
        </w:tc>
        <w:tc>
          <w:tcPr>
            <w:tcW w:w="495" w:type="pct"/>
            <w:shd w:val="clear" w:color="auto" w:fill="auto"/>
          </w:tcPr>
          <w:p w14:paraId="796D28DE" w14:textId="7142D5FA" w:rsidR="00985EEE" w:rsidRPr="001D386E" w:rsidDel="00AB6342" w:rsidRDefault="00985EEE" w:rsidP="00151991">
            <w:pPr>
              <w:pStyle w:val="TAC"/>
              <w:rPr>
                <w:del w:id="318" w:author="Mohammad ABDI ABYANEH" w:date="2021-11-16T17:08:00Z"/>
                <w:rFonts w:eastAsia="SimSun"/>
                <w:lang w:eastAsia="zh-CN"/>
              </w:rPr>
            </w:pPr>
            <w:del w:id="319" w:author="Mohammad ABDI ABYANEH" w:date="2021-11-16T17:08:00Z">
              <w:r w:rsidRPr="001D386E" w:rsidDel="00AB6342">
                <w:rPr>
                  <w:lang w:val="sv-SE"/>
                </w:rPr>
                <w:delText>-72.2</w:delText>
              </w:r>
            </w:del>
          </w:p>
        </w:tc>
        <w:tc>
          <w:tcPr>
            <w:tcW w:w="495" w:type="pct"/>
            <w:shd w:val="clear" w:color="auto" w:fill="auto"/>
          </w:tcPr>
          <w:p w14:paraId="6BC5C2A8" w14:textId="2A73A82B" w:rsidR="00985EEE" w:rsidRPr="001D386E" w:rsidDel="00AB6342" w:rsidRDefault="00985EEE" w:rsidP="00151991">
            <w:pPr>
              <w:pStyle w:val="TAC"/>
              <w:rPr>
                <w:del w:id="320" w:author="Mohammad ABDI ABYANEH" w:date="2021-11-16T17:08:00Z"/>
                <w:rFonts w:eastAsia="SimSun"/>
                <w:lang w:eastAsia="zh-CN"/>
              </w:rPr>
            </w:pPr>
            <w:del w:id="321" w:author="Mohammad ABDI ABYANEH" w:date="2021-11-16T17:08:00Z">
              <w:r w:rsidRPr="001D386E" w:rsidDel="00AB6342">
                <w:rPr>
                  <w:lang w:val="sv-SE"/>
                </w:rPr>
                <w:delText>-72.2</w:delText>
              </w:r>
            </w:del>
          </w:p>
        </w:tc>
        <w:tc>
          <w:tcPr>
            <w:tcW w:w="495" w:type="pct"/>
            <w:shd w:val="clear" w:color="auto" w:fill="auto"/>
          </w:tcPr>
          <w:p w14:paraId="1CC9AA88" w14:textId="5C8459C6" w:rsidR="00985EEE" w:rsidRPr="001D386E" w:rsidDel="00AB6342" w:rsidRDefault="00985EEE" w:rsidP="00151991">
            <w:pPr>
              <w:pStyle w:val="TAC"/>
              <w:rPr>
                <w:del w:id="322" w:author="Mohammad ABDI ABYANEH" w:date="2021-11-16T17:08:00Z"/>
                <w:rFonts w:eastAsia="SimSun"/>
                <w:lang w:eastAsia="zh-CN"/>
              </w:rPr>
            </w:pPr>
            <w:del w:id="323" w:author="Mohammad ABDI ABYANEH" w:date="2021-11-16T17:08:00Z">
              <w:r w:rsidRPr="001D386E" w:rsidDel="00AB6342">
                <w:rPr>
                  <w:lang w:val="sv-SE"/>
                </w:rPr>
                <w:delText>-72.2</w:delText>
              </w:r>
            </w:del>
          </w:p>
        </w:tc>
        <w:tc>
          <w:tcPr>
            <w:tcW w:w="493" w:type="pct"/>
            <w:shd w:val="clear" w:color="auto" w:fill="auto"/>
            <w:vAlign w:val="center"/>
          </w:tcPr>
          <w:p w14:paraId="7F9FF4DA" w14:textId="0ABFE051" w:rsidR="00985EEE" w:rsidRPr="001D386E" w:rsidDel="00AB6342" w:rsidRDefault="00985EEE" w:rsidP="00151991">
            <w:pPr>
              <w:pStyle w:val="TAC"/>
              <w:rPr>
                <w:del w:id="324" w:author="Mohammad ABDI ABYANEH" w:date="2021-11-16T17:08:00Z"/>
              </w:rPr>
            </w:pPr>
            <w:del w:id="325" w:author="Mohammad ABDI ABYANEH" w:date="2021-11-16T17:08:00Z">
              <w:r w:rsidRPr="001D386E" w:rsidDel="00AB6342">
                <w:rPr>
                  <w:lang w:eastAsia="ja-JP"/>
                </w:rPr>
                <w:delText>FDD</w:delText>
              </w:r>
            </w:del>
          </w:p>
        </w:tc>
      </w:tr>
      <w:tr w:rsidR="00985EEE" w:rsidRPr="001D386E" w:rsidDel="00AB6342" w14:paraId="2EC9073E" w14:textId="4611D53D" w:rsidTr="00151991">
        <w:trPr>
          <w:trHeight w:val="255"/>
          <w:del w:id="326" w:author="Mohammad ABDI ABYANEH" w:date="2021-11-16T17:08:00Z"/>
        </w:trPr>
        <w:tc>
          <w:tcPr>
            <w:tcW w:w="1074" w:type="pct"/>
            <w:shd w:val="clear" w:color="auto" w:fill="auto"/>
            <w:vAlign w:val="center"/>
          </w:tcPr>
          <w:p w14:paraId="169C92BD" w14:textId="2D0ED677" w:rsidR="00985EEE" w:rsidRPr="001D386E" w:rsidDel="00AB6342" w:rsidRDefault="00985EEE" w:rsidP="00151991">
            <w:pPr>
              <w:pStyle w:val="TAC"/>
              <w:rPr>
                <w:del w:id="327" w:author="Mohammad ABDI ABYANEH" w:date="2021-11-16T17:08:00Z"/>
              </w:rPr>
            </w:pPr>
            <w:del w:id="328" w:author="Mohammad ABDI ABYANEH" w:date="2021-11-16T17:08:00Z">
              <w:r w:rsidDel="00AB6342">
                <w:rPr>
                  <w:szCs w:val="18"/>
                  <w:lang w:val="en-US"/>
                </w:rPr>
                <w:delText>CA_20A-28A-</w:delText>
              </w:r>
              <w:r w:rsidDel="00AB6342">
                <w:rPr>
                  <w:rFonts w:hint="eastAsia"/>
                  <w:lang w:eastAsia="ja-JP"/>
                </w:rPr>
                <w:delText>32</w:delText>
              </w:r>
              <w:r w:rsidRPr="001D386E" w:rsidDel="00AB6342">
                <w:rPr>
                  <w:rFonts w:hint="eastAsia"/>
                  <w:lang w:eastAsia="ja-JP"/>
                </w:rPr>
                <w:delText>A</w:delText>
              </w:r>
              <w:r w:rsidDel="00AB6342">
                <w:rPr>
                  <w:vertAlign w:val="superscript"/>
                  <w:lang w:eastAsia="ja-JP"/>
                </w:rPr>
                <w:delText>11</w:delText>
              </w:r>
            </w:del>
          </w:p>
        </w:tc>
        <w:tc>
          <w:tcPr>
            <w:tcW w:w="518" w:type="pct"/>
            <w:shd w:val="clear" w:color="auto" w:fill="auto"/>
            <w:vAlign w:val="center"/>
          </w:tcPr>
          <w:p w14:paraId="0FB60EDE" w14:textId="00A54ACB" w:rsidR="00985EEE" w:rsidDel="00AB6342" w:rsidRDefault="00985EEE" w:rsidP="00151991">
            <w:pPr>
              <w:pStyle w:val="TAC"/>
              <w:rPr>
                <w:del w:id="329" w:author="Mohammad ABDI ABYANEH" w:date="2021-11-16T17:08:00Z"/>
                <w:szCs w:val="18"/>
                <w:lang w:val="en-US"/>
              </w:rPr>
            </w:pPr>
            <w:del w:id="330" w:author="Mohammad ABDI ABYANEH" w:date="2021-11-16T17:08:00Z">
              <w:r w:rsidDel="00AB6342">
                <w:rPr>
                  <w:szCs w:val="18"/>
                  <w:lang w:val="en-US"/>
                </w:rPr>
                <w:delText>32</w:delText>
              </w:r>
            </w:del>
          </w:p>
        </w:tc>
        <w:tc>
          <w:tcPr>
            <w:tcW w:w="517" w:type="pct"/>
            <w:shd w:val="clear" w:color="auto" w:fill="auto"/>
            <w:vAlign w:val="center"/>
          </w:tcPr>
          <w:p w14:paraId="56650296" w14:textId="60330B7C" w:rsidR="00985EEE" w:rsidRPr="001D386E" w:rsidDel="00AB6342" w:rsidRDefault="00985EEE" w:rsidP="00151991">
            <w:pPr>
              <w:pStyle w:val="TAC"/>
              <w:rPr>
                <w:del w:id="331" w:author="Mohammad ABDI ABYANEH" w:date="2021-11-16T17:08:00Z"/>
              </w:rPr>
            </w:pPr>
          </w:p>
        </w:tc>
        <w:tc>
          <w:tcPr>
            <w:tcW w:w="445" w:type="pct"/>
            <w:shd w:val="clear" w:color="auto" w:fill="auto"/>
            <w:vAlign w:val="center"/>
          </w:tcPr>
          <w:p w14:paraId="7C210736" w14:textId="214C87AA" w:rsidR="00985EEE" w:rsidRPr="001D386E" w:rsidDel="00AB6342" w:rsidRDefault="00985EEE" w:rsidP="00151991">
            <w:pPr>
              <w:pStyle w:val="TAC"/>
              <w:rPr>
                <w:del w:id="332" w:author="Mohammad ABDI ABYANEH" w:date="2021-11-16T17:08:00Z"/>
              </w:rPr>
            </w:pPr>
          </w:p>
        </w:tc>
        <w:tc>
          <w:tcPr>
            <w:tcW w:w="467" w:type="pct"/>
            <w:shd w:val="clear" w:color="auto" w:fill="auto"/>
            <w:vAlign w:val="center"/>
          </w:tcPr>
          <w:p w14:paraId="1A1E90D7" w14:textId="03AA81B6" w:rsidR="00985EEE" w:rsidRPr="001D386E" w:rsidDel="00AB6342" w:rsidRDefault="00985EEE" w:rsidP="00151991">
            <w:pPr>
              <w:pStyle w:val="TAC"/>
              <w:rPr>
                <w:del w:id="333" w:author="Mohammad ABDI ABYANEH" w:date="2021-11-16T17:08:00Z"/>
                <w:lang w:val="sv-SE"/>
              </w:rPr>
            </w:pPr>
            <w:del w:id="334" w:author="Mohammad ABDI ABYANEH" w:date="2021-11-16T17:08:00Z">
              <w:r w:rsidRPr="001D386E" w:rsidDel="00AB6342">
                <w:rPr>
                  <w:lang w:val="sv-SE"/>
                </w:rPr>
                <w:delText>-97.6</w:delText>
              </w:r>
            </w:del>
          </w:p>
        </w:tc>
        <w:tc>
          <w:tcPr>
            <w:tcW w:w="495" w:type="pct"/>
            <w:shd w:val="clear" w:color="auto" w:fill="auto"/>
            <w:vAlign w:val="center"/>
          </w:tcPr>
          <w:p w14:paraId="21A74314" w14:textId="668DAFFA" w:rsidR="00985EEE" w:rsidRPr="001D386E" w:rsidDel="00AB6342" w:rsidRDefault="00985EEE" w:rsidP="00151991">
            <w:pPr>
              <w:pStyle w:val="TAC"/>
              <w:rPr>
                <w:del w:id="335" w:author="Mohammad ABDI ABYANEH" w:date="2021-11-16T17:08:00Z"/>
                <w:lang w:val="sv-SE"/>
              </w:rPr>
            </w:pPr>
            <w:del w:id="336" w:author="Mohammad ABDI ABYANEH" w:date="2021-11-16T17:08:00Z">
              <w:r w:rsidRPr="001D386E" w:rsidDel="00AB6342">
                <w:rPr>
                  <w:lang w:val="sv-SE" w:eastAsia="zh-CN"/>
                </w:rPr>
                <w:delText>-95.2</w:delText>
              </w:r>
            </w:del>
          </w:p>
        </w:tc>
        <w:tc>
          <w:tcPr>
            <w:tcW w:w="495" w:type="pct"/>
            <w:shd w:val="clear" w:color="auto" w:fill="auto"/>
            <w:vAlign w:val="center"/>
          </w:tcPr>
          <w:p w14:paraId="28C507DF" w14:textId="2981653C" w:rsidR="00985EEE" w:rsidRPr="001D386E" w:rsidDel="00AB6342" w:rsidRDefault="00985EEE" w:rsidP="00151991">
            <w:pPr>
              <w:pStyle w:val="TAC"/>
              <w:rPr>
                <w:del w:id="337" w:author="Mohammad ABDI ABYANEH" w:date="2021-11-16T17:08:00Z"/>
                <w:lang w:val="sv-SE"/>
              </w:rPr>
            </w:pPr>
            <w:del w:id="338" w:author="Mohammad ABDI ABYANEH" w:date="2021-11-16T17:08:00Z">
              <w:r w:rsidRPr="001D386E" w:rsidDel="00AB6342">
                <w:rPr>
                  <w:lang w:val="sv-SE"/>
                </w:rPr>
                <w:delText>-93.7</w:delText>
              </w:r>
            </w:del>
          </w:p>
        </w:tc>
        <w:tc>
          <w:tcPr>
            <w:tcW w:w="495" w:type="pct"/>
            <w:shd w:val="clear" w:color="auto" w:fill="auto"/>
            <w:vAlign w:val="center"/>
          </w:tcPr>
          <w:p w14:paraId="29CBB2EE" w14:textId="25F18BE0" w:rsidR="00985EEE" w:rsidRPr="001D386E" w:rsidDel="00AB6342" w:rsidRDefault="00985EEE" w:rsidP="00151991">
            <w:pPr>
              <w:pStyle w:val="TAC"/>
              <w:rPr>
                <w:del w:id="339" w:author="Mohammad ABDI ABYANEH" w:date="2021-11-16T17:08:00Z"/>
                <w:lang w:val="sv-SE"/>
              </w:rPr>
            </w:pPr>
            <w:del w:id="340" w:author="Mohammad ABDI ABYANEH" w:date="2021-11-16T17:08:00Z">
              <w:r w:rsidRPr="001D386E" w:rsidDel="00AB6342">
                <w:rPr>
                  <w:lang w:val="sv-SE"/>
                </w:rPr>
                <w:delText>-93.0</w:delText>
              </w:r>
            </w:del>
          </w:p>
        </w:tc>
        <w:tc>
          <w:tcPr>
            <w:tcW w:w="493" w:type="pct"/>
            <w:shd w:val="clear" w:color="auto" w:fill="auto"/>
            <w:vAlign w:val="center"/>
          </w:tcPr>
          <w:p w14:paraId="069C21CA" w14:textId="306FA4CB" w:rsidR="00985EEE" w:rsidRPr="001D386E" w:rsidDel="00AB6342" w:rsidRDefault="00985EEE" w:rsidP="00151991">
            <w:pPr>
              <w:pStyle w:val="TAC"/>
              <w:rPr>
                <w:del w:id="341" w:author="Mohammad ABDI ABYANEH" w:date="2021-11-16T17:08:00Z"/>
                <w:lang w:eastAsia="ja-JP"/>
              </w:rPr>
            </w:pPr>
            <w:del w:id="342" w:author="Mohammad ABDI ABYANEH" w:date="2021-11-16T17:08:00Z">
              <w:r w:rsidRPr="001D386E" w:rsidDel="00AB6342">
                <w:rPr>
                  <w:lang w:eastAsia="ja-JP"/>
                </w:rPr>
                <w:delText>FDD</w:delText>
              </w:r>
            </w:del>
          </w:p>
        </w:tc>
      </w:tr>
      <w:tr w:rsidR="00985EEE" w:rsidRPr="001D386E" w:rsidDel="00AB6342" w14:paraId="789698C8" w14:textId="0370B5D5" w:rsidTr="00151991">
        <w:trPr>
          <w:trHeight w:val="255"/>
          <w:del w:id="343" w:author="Mohammad ABDI ABYANEH" w:date="2021-11-16T17:08:00Z"/>
        </w:trPr>
        <w:tc>
          <w:tcPr>
            <w:tcW w:w="5000" w:type="pct"/>
            <w:gridSpan w:val="9"/>
            <w:shd w:val="clear" w:color="auto" w:fill="auto"/>
            <w:vAlign w:val="center"/>
          </w:tcPr>
          <w:p w14:paraId="7127AC96" w14:textId="7FD2B15B" w:rsidR="00985EEE" w:rsidRPr="001D386E" w:rsidDel="00AB6342" w:rsidRDefault="00985EEE" w:rsidP="00151991">
            <w:pPr>
              <w:pStyle w:val="TAN"/>
              <w:rPr>
                <w:del w:id="344" w:author="Mohammad ABDI ABYANEH" w:date="2021-11-16T17:08:00Z"/>
              </w:rPr>
            </w:pPr>
            <w:del w:id="345" w:author="Mohammad ABDI ABYANEH" w:date="2021-11-16T17:08:00Z">
              <w:r w:rsidRPr="001D386E" w:rsidDel="00AB6342">
                <w:delText>NOTE 9:</w:delText>
              </w:r>
              <w:r w:rsidRPr="001D386E" w:rsidDel="00AB6342">
                <w:tab/>
                <w:delText>These requirements apply when there is at least one individual RE within the uplink transmission bandwidth of the aggressor (lower) band for which the 2</w:delText>
              </w:r>
              <w:r w:rsidRPr="001D386E" w:rsidDel="00AB6342">
                <w:rPr>
                  <w:vertAlign w:val="superscript"/>
                </w:rPr>
                <w:delText>nd</w:delText>
              </w:r>
              <w:r w:rsidRPr="001D386E" w:rsidDel="00AB6342">
                <w:delText xml:space="preserve"> transmitter harmonic is within the downlink transmission bandwidth of a victim (higher) band and a range </w:delText>
              </w:r>
              <w:r w:rsidRPr="001D386E" w:rsidDel="00AB6342">
                <w:rPr>
                  <w:rFonts w:ascii="Symbol" w:hAnsi="Symbol"/>
                </w:rPr>
                <w:delText></w:delText>
              </w:r>
              <w:r w:rsidRPr="001D386E" w:rsidDel="00AB6342">
                <w:delText>F</w:delText>
              </w:r>
              <w:r w:rsidRPr="001D386E" w:rsidDel="00AB6342">
                <w:rPr>
                  <w:vertAlign w:val="subscript"/>
                </w:rPr>
                <w:delText>HD</w:delText>
              </w:r>
              <w:r w:rsidRPr="001D386E" w:rsidDel="00AB6342">
                <w:delText xml:space="preserve"> above and below the edge of this downlink transmission bandwidth. The value </w:delText>
              </w:r>
              <w:r w:rsidRPr="001D386E" w:rsidDel="00AB6342">
                <w:rPr>
                  <w:rFonts w:ascii="Symbol" w:hAnsi="Symbol"/>
                </w:rPr>
                <w:delText></w:delText>
              </w:r>
              <w:r w:rsidRPr="001D386E" w:rsidDel="00AB6342">
                <w:delText>F</w:delText>
              </w:r>
              <w:r w:rsidRPr="001D386E" w:rsidDel="00AB6342">
                <w:rPr>
                  <w:vertAlign w:val="subscript"/>
                </w:rPr>
                <w:delText>HD</w:delText>
              </w:r>
              <w:r w:rsidRPr="001D386E" w:rsidDel="00AB6342">
                <w:delText xml:space="preserve"> depends on the E-UTRA configuration: </w:delText>
              </w:r>
              <w:r w:rsidRPr="001D386E" w:rsidDel="00AB6342">
                <w:rPr>
                  <w:rFonts w:ascii="Symbol" w:hAnsi="Symbol"/>
                </w:rPr>
                <w:delText></w:delText>
              </w:r>
              <w:r w:rsidRPr="001D386E" w:rsidDel="00AB6342">
                <w:delText>F</w:delText>
              </w:r>
              <w:r w:rsidRPr="001D386E" w:rsidDel="00AB6342">
                <w:rPr>
                  <w:vertAlign w:val="subscript"/>
                </w:rPr>
                <w:delText>HD</w:delText>
              </w:r>
              <w:r w:rsidRPr="001D386E" w:rsidDel="00AB6342">
                <w:delText xml:space="preserve"> = 10 MHz for CA_3A-42A</w:delText>
              </w:r>
              <w:r w:rsidRPr="001D386E" w:rsidDel="00AB6342">
                <w:rPr>
                  <w:rFonts w:hint="eastAsia"/>
                </w:rPr>
                <w:delText xml:space="preserve">, </w:delText>
              </w:r>
              <w:r w:rsidRPr="001D386E" w:rsidDel="00AB6342">
                <w:delText>CA_3A-3A-42A, CA_3A-42A-42A, CA_1A-3A-20A-32A-42A</w:delText>
              </w:r>
              <w:r w:rsidRPr="001D386E" w:rsidDel="00AB6342">
                <w:rPr>
                  <w:rFonts w:hint="eastAsia"/>
                </w:rPr>
                <w:delText xml:space="preserve">, </w:delText>
              </w:r>
              <w:r w:rsidRPr="001D386E" w:rsidDel="00AB6342">
                <w:rPr>
                  <w:lang w:eastAsia="zh-CN"/>
                </w:rPr>
                <w:delText xml:space="preserve">CA_3A-42A-43A, </w:delText>
              </w:r>
              <w:r w:rsidRPr="001D386E" w:rsidDel="00AB6342">
                <w:rPr>
                  <w:szCs w:val="18"/>
                </w:rPr>
                <w:delText>CA_</w:delText>
              </w:r>
              <w:r w:rsidRPr="001D386E" w:rsidDel="00AB6342">
                <w:rPr>
                  <w:szCs w:val="18"/>
                  <w:lang w:eastAsia="zh-CN"/>
                </w:rPr>
                <w:delText>3A-32</w:delText>
              </w:r>
              <w:r w:rsidRPr="001D386E" w:rsidDel="00AB6342">
                <w:rPr>
                  <w:szCs w:val="18"/>
                </w:rPr>
                <w:delText>A-42A-4</w:delText>
              </w:r>
              <w:r w:rsidRPr="001D386E" w:rsidDel="00AB6342">
                <w:rPr>
                  <w:szCs w:val="18"/>
                  <w:lang w:eastAsia="zh-CN"/>
                </w:rPr>
                <w:delText>3</w:delText>
              </w:r>
              <w:r w:rsidRPr="001D386E" w:rsidDel="00AB6342">
                <w:rPr>
                  <w:szCs w:val="18"/>
                </w:rPr>
                <w:delText xml:space="preserve">A, </w:delText>
              </w:r>
              <w:r w:rsidRPr="001D386E" w:rsidDel="00AB6342">
                <w:rPr>
                  <w:rFonts w:hint="eastAsia"/>
                </w:rPr>
                <w:delText xml:space="preserve">CA_1A-3A-42A, </w:delText>
              </w:r>
              <w:r w:rsidRPr="001D386E" w:rsidDel="00AB6342">
                <w:delText>CA_2A-13A-48A-</w:delText>
              </w:r>
              <w:r w:rsidRPr="001D386E" w:rsidDel="00AB6342">
                <w:rPr>
                  <w:szCs w:val="18"/>
                </w:rPr>
                <w:delText>66A,</w:delText>
              </w:r>
              <w:r w:rsidRPr="001D386E" w:rsidDel="00AB6342">
                <w:rPr>
                  <w:lang w:eastAsia="ja-JP"/>
                </w:rPr>
                <w:delText xml:space="preserve"> </w:delText>
              </w:r>
              <w:r w:rsidRPr="001D386E" w:rsidDel="00AB6342">
                <w:delText>CA_2A-48A, CA_2A-48C, CA_2A-48D,</w:delText>
              </w:r>
              <w:r w:rsidRPr="001D386E" w:rsidDel="00AB6342">
                <w:rPr>
                  <w:sz w:val="16"/>
                  <w:szCs w:val="16"/>
                </w:rPr>
                <w:delText xml:space="preserve"> </w:delText>
              </w:r>
              <w:r w:rsidRPr="001D386E" w:rsidDel="00AB6342">
                <w:rPr>
                  <w:rFonts w:hint="eastAsia"/>
                  <w:szCs w:val="18"/>
                </w:rPr>
                <w:delText>CA_48A-66A, CA_3A-7A-42A,</w:delText>
              </w:r>
              <w:r w:rsidRPr="001D386E" w:rsidDel="00AB6342">
                <w:rPr>
                  <w:rFonts w:hint="eastAsia"/>
                  <w:sz w:val="16"/>
                  <w:szCs w:val="16"/>
                </w:rPr>
                <w:delText xml:space="preserve"> </w:delText>
              </w:r>
              <w:r w:rsidRPr="001D386E" w:rsidDel="00AB6342">
                <w:rPr>
                  <w:rFonts w:hint="eastAsia"/>
                </w:rPr>
                <w:delText>CA_3A-19A-42A, CA_3A-20A-42A, CA_3A-28A-42A, CA_1A-3A-7A-42A,</w:delText>
              </w:r>
              <w:r w:rsidRPr="001D386E" w:rsidDel="00AB6342">
                <w:delText xml:space="preserve"> </w:delText>
              </w:r>
              <w:r w:rsidRPr="001D386E" w:rsidDel="00AB6342">
                <w:rPr>
                  <w:rFonts w:cs="Intel Clear"/>
                  <w:lang w:eastAsia="ja-JP"/>
                </w:rPr>
                <w:delText>CA_</w:delText>
              </w:r>
              <w:r w:rsidRPr="001D386E" w:rsidDel="00AB6342">
                <w:rPr>
                  <w:rFonts w:cs="Intel Clear"/>
                  <w:lang w:val="en-US" w:eastAsia="zh-CN"/>
                </w:rPr>
                <w:delText>5</w:delText>
              </w:r>
              <w:r w:rsidRPr="001D386E" w:rsidDel="00AB6342">
                <w:rPr>
                  <w:rFonts w:cs="Intel Clear"/>
                  <w:lang w:eastAsia="ja-JP"/>
                </w:rPr>
                <w:delText>A-</w:delText>
              </w:r>
              <w:r w:rsidRPr="001D386E" w:rsidDel="00AB6342">
                <w:rPr>
                  <w:rFonts w:cs="Intel Clear" w:hint="eastAsia"/>
                  <w:lang w:eastAsia="zh-CN"/>
                </w:rPr>
                <w:delText>48</w:delText>
              </w:r>
              <w:r w:rsidRPr="001D386E" w:rsidDel="00AB6342">
                <w:rPr>
                  <w:rFonts w:cs="Intel Clear"/>
                  <w:lang w:eastAsia="ja-JP"/>
                </w:rPr>
                <w:delText>A</w:delText>
              </w:r>
              <w:r w:rsidRPr="001D386E" w:rsidDel="00AB6342">
                <w:rPr>
                  <w:rFonts w:cs="Intel Clear" w:hint="eastAsia"/>
                  <w:lang w:eastAsia="zh-CN"/>
                </w:rPr>
                <w:delText>-66A</w:delText>
              </w:r>
              <w:r w:rsidRPr="001D386E" w:rsidDel="00AB6342">
                <w:rPr>
                  <w:rFonts w:cs="Intel Clear"/>
                  <w:lang w:val="en-US" w:eastAsia="zh-CN"/>
                </w:rPr>
                <w:delText xml:space="preserve">, </w:delText>
              </w:r>
              <w:r w:rsidRPr="001D386E" w:rsidDel="00AB6342">
                <w:rPr>
                  <w:rFonts w:cs="Intel Clear"/>
                  <w:lang w:eastAsia="ja-JP"/>
                </w:rPr>
                <w:delText>CA_</w:delText>
              </w:r>
              <w:r w:rsidRPr="001D386E" w:rsidDel="00AB6342">
                <w:rPr>
                  <w:rFonts w:cs="Intel Clear"/>
                  <w:lang w:val="en-US" w:eastAsia="zh-CN"/>
                </w:rPr>
                <w:delText>5</w:delText>
              </w:r>
              <w:r w:rsidRPr="001D386E" w:rsidDel="00AB6342">
                <w:rPr>
                  <w:rFonts w:cs="Intel Clear"/>
                  <w:lang w:eastAsia="ja-JP"/>
                </w:rPr>
                <w:delText>A-</w:delText>
              </w:r>
              <w:r w:rsidRPr="001D386E" w:rsidDel="00AB6342">
                <w:rPr>
                  <w:rFonts w:cs="Intel Clear" w:hint="eastAsia"/>
                  <w:lang w:eastAsia="zh-CN"/>
                </w:rPr>
                <w:delText>48</w:delText>
              </w:r>
              <w:r w:rsidRPr="001D386E" w:rsidDel="00AB6342">
                <w:rPr>
                  <w:rFonts w:cs="Intel Clear"/>
                  <w:lang w:eastAsia="ja-JP"/>
                </w:rPr>
                <w:delText>A</w:delText>
              </w:r>
              <w:r w:rsidRPr="001D386E" w:rsidDel="00AB6342">
                <w:rPr>
                  <w:rFonts w:cs="Intel Clear" w:hint="eastAsia"/>
                  <w:lang w:eastAsia="zh-CN"/>
                </w:rPr>
                <w:delText>-</w:delText>
              </w:r>
              <w:r w:rsidRPr="001D386E" w:rsidDel="00AB6342">
                <w:rPr>
                  <w:rFonts w:cs="Intel Clear"/>
                  <w:lang w:val="en-US" w:eastAsia="zh-CN"/>
                </w:rPr>
                <w:delText>66A-</w:delText>
              </w:r>
              <w:r w:rsidRPr="001D386E" w:rsidDel="00AB6342">
                <w:rPr>
                  <w:rFonts w:cs="Intel Clear" w:hint="eastAsia"/>
                  <w:lang w:eastAsia="zh-CN"/>
                </w:rPr>
                <w:delText>66A</w:delText>
              </w:r>
              <w:r w:rsidRPr="001D386E" w:rsidDel="00AB6342">
                <w:rPr>
                  <w:rFonts w:cs="Intel Clear"/>
                  <w:lang w:val="en-US" w:eastAsia="zh-CN"/>
                </w:rPr>
                <w:delText xml:space="preserve">, </w:delText>
              </w:r>
              <w:r w:rsidRPr="001D386E" w:rsidDel="00AB6342">
                <w:delText>CA_13A-48A-66A,</w:delText>
              </w:r>
              <w:r w:rsidRPr="001D386E" w:rsidDel="00AB6342">
                <w:rPr>
                  <w:rFonts w:hint="eastAsia"/>
                </w:rPr>
                <w:delText xml:space="preserve"> </w:delText>
              </w:r>
              <w:r w:rsidRPr="001D386E" w:rsidDel="00AB6342">
                <w:rPr>
                  <w:rFonts w:cs="Intel Clear"/>
                  <w:lang w:eastAsia="zh-CN"/>
                </w:rPr>
                <w:delText>CA_13A-48A-66A-66A</w:delText>
              </w:r>
              <w:r w:rsidRPr="001D386E" w:rsidDel="00AB6342">
                <w:rPr>
                  <w:rFonts w:cs="Intel Clear"/>
                  <w:lang w:eastAsia="ja-JP"/>
                </w:rPr>
                <w:delText xml:space="preserve">, </w:delText>
              </w:r>
              <w:r w:rsidRPr="001D386E" w:rsidDel="00AB6342">
                <w:rPr>
                  <w:lang w:eastAsia="zh-CN"/>
                </w:rPr>
                <w:delText>CA_13A-48A-66B</w:delText>
              </w:r>
              <w:r w:rsidRPr="001D386E" w:rsidDel="00AB6342">
                <w:rPr>
                  <w:lang w:eastAsia="ja-JP"/>
                </w:rPr>
                <w:delText>,</w:delText>
              </w:r>
              <w:r w:rsidRPr="001D386E" w:rsidDel="00AB6342">
                <w:rPr>
                  <w:lang w:eastAsia="zh-CN"/>
                </w:rPr>
                <w:delText xml:space="preserve"> CA_13A-48A-66C</w:delText>
              </w:r>
              <w:r w:rsidRPr="001D386E" w:rsidDel="00AB6342">
                <w:rPr>
                  <w:lang w:eastAsia="ja-JP"/>
                </w:rPr>
                <w:delText>,</w:delText>
              </w:r>
              <w:r w:rsidRPr="001D386E" w:rsidDel="00AB6342">
                <w:rPr>
                  <w:lang w:eastAsia="zh-CN"/>
                </w:rPr>
                <w:delText xml:space="preserve"> </w:delText>
              </w:r>
              <w:r w:rsidRPr="001D386E" w:rsidDel="00AB6342">
                <w:delText>CA_13A-48A-48A-66A,</w:delText>
              </w:r>
              <w:r w:rsidRPr="001D386E" w:rsidDel="00AB6342">
                <w:rPr>
                  <w:rFonts w:hint="eastAsia"/>
                </w:rPr>
                <w:delText xml:space="preserve"> </w:delText>
              </w:r>
              <w:r w:rsidRPr="001D386E" w:rsidDel="00AB6342">
                <w:delText>CA_13A-48C-66A,</w:delText>
              </w:r>
              <w:r w:rsidRPr="001D386E" w:rsidDel="00AB6342">
                <w:rPr>
                  <w:rFonts w:hint="eastAsia"/>
                </w:rPr>
                <w:delText xml:space="preserve"> </w:delText>
              </w:r>
              <w:r w:rsidRPr="001D386E" w:rsidDel="00AB6342">
                <w:delText>CA_13A-48D-66A,</w:delText>
              </w:r>
              <w:r w:rsidRPr="001D386E" w:rsidDel="00AB6342">
                <w:rPr>
                  <w:rFonts w:hint="eastAsia"/>
                </w:rPr>
                <w:delText xml:space="preserve"> </w:delText>
              </w:r>
              <w:r w:rsidRPr="001D386E" w:rsidDel="00AB6342">
                <w:delText>CA_13A-48A-48C-66A,</w:delText>
              </w:r>
              <w:r w:rsidRPr="001D386E" w:rsidDel="00AB6342">
                <w:rPr>
                  <w:rFonts w:hint="eastAsia"/>
                </w:rPr>
                <w:delText xml:space="preserve"> </w:delText>
              </w:r>
              <w:r w:rsidRPr="001D386E" w:rsidDel="00AB6342">
                <w:delText>CA_28A-32A, CA_48A-66A-66A</w:delText>
              </w:r>
              <w:r w:rsidRPr="001D386E" w:rsidDel="00AB6342">
                <w:rPr>
                  <w:rFonts w:hint="eastAsia"/>
                </w:rPr>
                <w:delText>,</w:delText>
              </w:r>
              <w:r w:rsidRPr="001D386E" w:rsidDel="00AB6342">
                <w:delText xml:space="preserve"> CA_48A-66B</w:delText>
              </w:r>
              <w:r w:rsidRPr="001D386E" w:rsidDel="00AB6342">
                <w:rPr>
                  <w:rFonts w:hint="eastAsia"/>
                </w:rPr>
                <w:delText xml:space="preserve"> </w:delText>
              </w:r>
              <w:r w:rsidRPr="001D386E" w:rsidDel="00AB6342">
                <w:delText>, CA_48A-66C, CA_</w:delText>
              </w:r>
              <w:r w:rsidRPr="001D386E" w:rsidDel="00AB6342">
                <w:rPr>
                  <w:lang w:val="en-US"/>
                </w:rPr>
                <w:delText>48A-48A-66A</w:delText>
              </w:r>
              <w:r w:rsidRPr="001D386E" w:rsidDel="00AB6342">
                <w:rPr>
                  <w:rFonts w:hint="eastAsia"/>
                  <w:lang w:val="en-US"/>
                </w:rPr>
                <w:delText>, CA_48C-66A</w:delText>
              </w:r>
              <w:r w:rsidRPr="001D386E" w:rsidDel="00AB6342">
                <w:rPr>
                  <w:lang w:val="en-US"/>
                </w:rPr>
                <w:delText>,</w:delText>
              </w:r>
              <w:r w:rsidRPr="001D386E" w:rsidDel="00AB6342">
                <w:rPr>
                  <w:rFonts w:hint="eastAsia"/>
                </w:rPr>
                <w:delText xml:space="preserve"> </w:delText>
              </w:r>
              <w:r w:rsidRPr="001D386E" w:rsidDel="00AB6342">
                <w:delText>CA_48A</w:delText>
              </w:r>
              <w:r w:rsidRPr="00DA7873" w:rsidDel="00AB6342">
                <w:delText>-48A-66A-66A,</w:delText>
              </w:r>
              <w:r w:rsidRPr="001D386E" w:rsidDel="00AB6342">
                <w:rPr>
                  <w:rFonts w:hint="eastAsia"/>
                </w:rPr>
                <w:delText xml:space="preserve"> </w:delText>
              </w:r>
              <w:r w:rsidRPr="001D386E" w:rsidDel="00AB6342">
                <w:delText>CA_48A</w:delText>
              </w:r>
              <w:r w:rsidRPr="00DA7873" w:rsidDel="00AB6342">
                <w:delText>-48A-66B,</w:delText>
              </w:r>
              <w:r w:rsidRPr="001D386E" w:rsidDel="00AB6342">
                <w:rPr>
                  <w:rFonts w:hint="eastAsia"/>
                </w:rPr>
                <w:delText xml:space="preserve"> </w:delText>
              </w:r>
              <w:r w:rsidRPr="001D386E" w:rsidDel="00AB6342">
                <w:delText>CA_48A</w:delText>
              </w:r>
              <w:r w:rsidRPr="00DA7873" w:rsidDel="00AB6342">
                <w:delText>-48A-66C,</w:delText>
              </w:r>
              <w:r w:rsidRPr="001D386E" w:rsidDel="00AB6342">
                <w:rPr>
                  <w:rFonts w:hint="eastAsia"/>
                </w:rPr>
                <w:delText xml:space="preserve"> </w:delText>
              </w:r>
              <w:r w:rsidRPr="001D386E" w:rsidDel="00AB6342">
                <w:delText>CA_48C</w:delText>
              </w:r>
              <w:r w:rsidRPr="00DA7873" w:rsidDel="00AB6342">
                <w:delText>-66B,</w:delText>
              </w:r>
              <w:r w:rsidRPr="001D386E" w:rsidDel="00AB6342">
                <w:rPr>
                  <w:rFonts w:hint="eastAsia"/>
                </w:rPr>
                <w:delText xml:space="preserve"> </w:delText>
              </w:r>
              <w:r w:rsidRPr="001D386E" w:rsidDel="00AB6342">
                <w:delText>CA_48C</w:delText>
              </w:r>
              <w:r w:rsidRPr="00DA7873" w:rsidDel="00AB6342">
                <w:delText>-66C,</w:delText>
              </w:r>
              <w:r w:rsidRPr="001D386E" w:rsidDel="00AB6342">
                <w:rPr>
                  <w:rFonts w:hint="eastAsia"/>
                </w:rPr>
                <w:delText xml:space="preserve"> </w:delText>
              </w:r>
              <w:r w:rsidRPr="001D386E" w:rsidDel="00AB6342">
                <w:delText>CA_48E-66A,</w:delText>
              </w:r>
              <w:r w:rsidRPr="001D386E" w:rsidDel="00AB6342">
                <w:rPr>
                  <w:rFonts w:hint="eastAsia"/>
                </w:rPr>
                <w:delText xml:space="preserve"> CA_1A-3A-1</w:delText>
              </w:r>
              <w:r w:rsidRPr="001D386E" w:rsidDel="00AB6342">
                <w:delText>8</w:delText>
              </w:r>
              <w:r w:rsidRPr="001D386E" w:rsidDel="00AB6342">
                <w:rPr>
                  <w:rFonts w:hint="eastAsia"/>
                </w:rPr>
                <w:delText>A-42A</w:delText>
              </w:r>
              <w:r w:rsidRPr="001D386E" w:rsidDel="00AB6342">
                <w:delText>,</w:delText>
              </w:r>
              <w:r w:rsidRPr="001D386E" w:rsidDel="00AB6342">
                <w:rPr>
                  <w:rFonts w:hint="eastAsia"/>
                </w:rPr>
                <w:delText xml:space="preserve"> CA_1A-3A-19A-42A, </w:delText>
              </w:r>
              <w:r w:rsidRPr="001D386E" w:rsidDel="00AB6342">
                <w:rPr>
                  <w:lang w:eastAsia="ja-JP"/>
                </w:rPr>
                <w:delText>CA_</w:delText>
              </w:r>
              <w:r w:rsidRPr="001D386E" w:rsidDel="00AB6342">
                <w:rPr>
                  <w:lang w:eastAsia="zh-CN"/>
                </w:rPr>
                <w:delText>1A-</w:delText>
              </w:r>
              <w:r w:rsidRPr="001D386E" w:rsidDel="00AB6342">
                <w:rPr>
                  <w:lang w:eastAsia="ja-JP"/>
                </w:rPr>
                <w:delText>3A-32A-42A</w:delText>
              </w:r>
              <w:r w:rsidRPr="001D386E" w:rsidDel="00AB6342">
                <w:rPr>
                  <w:lang w:eastAsia="zh-CN"/>
                </w:rPr>
                <w:delText xml:space="preserve">, </w:delText>
              </w:r>
              <w:r w:rsidRPr="001D386E" w:rsidDel="00AB6342">
                <w:delText>CA_</w:delText>
              </w:r>
              <w:r w:rsidRPr="001D386E" w:rsidDel="00AB6342">
                <w:rPr>
                  <w:rFonts w:hint="eastAsia"/>
                </w:rPr>
                <w:delText>1</w:delText>
              </w:r>
              <w:r w:rsidRPr="001D386E" w:rsidDel="00AB6342">
                <w:delText>A-</w:delText>
              </w:r>
              <w:r w:rsidRPr="001D386E" w:rsidDel="00AB6342">
                <w:rPr>
                  <w:rFonts w:hint="eastAsia"/>
                </w:rPr>
                <w:delText>3</w:delText>
              </w:r>
              <w:r w:rsidRPr="001D386E" w:rsidDel="00AB6342">
                <w:delText>A-</w:delText>
              </w:r>
              <w:r w:rsidRPr="001D386E" w:rsidDel="00AB6342">
                <w:rPr>
                  <w:rFonts w:hint="eastAsia"/>
                  <w:lang w:eastAsia="ja-JP"/>
                </w:rPr>
                <w:delText>41</w:delText>
              </w:r>
              <w:r w:rsidRPr="001D386E" w:rsidDel="00AB6342">
                <w:rPr>
                  <w:rFonts w:hint="eastAsia"/>
                </w:rPr>
                <w:delText>A-4</w:delText>
              </w:r>
              <w:r w:rsidRPr="001D386E" w:rsidDel="00AB6342">
                <w:delText>2</w:delText>
              </w:r>
              <w:r w:rsidRPr="001D386E" w:rsidDel="00AB6342">
                <w:rPr>
                  <w:rFonts w:hint="eastAsia"/>
                </w:rPr>
                <w:delText>A</w:delText>
              </w:r>
              <w:r w:rsidRPr="001D386E" w:rsidDel="00AB6342">
                <w:delText>,</w:delText>
              </w:r>
              <w:r w:rsidRPr="001D386E" w:rsidDel="00AB6342">
                <w:rPr>
                  <w:rFonts w:hint="eastAsia"/>
                </w:rPr>
                <w:delText xml:space="preserve"> CA_3A-7A-20A-42A,</w:delText>
              </w:r>
              <w:r w:rsidRPr="001D386E" w:rsidDel="00AB6342">
                <w:delText xml:space="preserve"> </w:delText>
              </w:r>
              <w:r w:rsidRPr="001D386E" w:rsidDel="00AB6342">
                <w:rPr>
                  <w:szCs w:val="18"/>
                </w:rPr>
                <w:delText>CA_</w:delText>
              </w:r>
              <w:r w:rsidRPr="001D386E" w:rsidDel="00AB6342">
                <w:rPr>
                  <w:szCs w:val="18"/>
                  <w:lang w:eastAsia="zh-CN"/>
                </w:rPr>
                <w:delText>3A-20</w:delText>
              </w:r>
              <w:r w:rsidRPr="001D386E" w:rsidDel="00AB6342">
                <w:rPr>
                  <w:szCs w:val="18"/>
                </w:rPr>
                <w:delText>A-32A-4</w:delText>
              </w:r>
              <w:r w:rsidRPr="001D386E" w:rsidDel="00AB6342">
                <w:rPr>
                  <w:szCs w:val="18"/>
                  <w:lang w:eastAsia="zh-CN"/>
                </w:rPr>
                <w:delText>2</w:delText>
              </w:r>
              <w:r w:rsidRPr="001D386E" w:rsidDel="00AB6342">
                <w:rPr>
                  <w:szCs w:val="18"/>
                </w:rPr>
                <w:delText>A,</w:delText>
              </w:r>
              <w:r w:rsidRPr="001D386E" w:rsidDel="00AB6342">
                <w:delText xml:space="preserve"> CA_3A-28A-41A-42A, CA_</w:delText>
              </w:r>
              <w:r w:rsidRPr="001D386E" w:rsidDel="00AB6342">
                <w:rPr>
                  <w:rFonts w:hint="eastAsia"/>
                </w:rPr>
                <w:delText>3</w:delText>
              </w:r>
              <w:r w:rsidRPr="001D386E" w:rsidDel="00AB6342">
                <w:delText>A-</w:delText>
              </w:r>
              <w:r w:rsidRPr="001D386E" w:rsidDel="00AB6342">
                <w:rPr>
                  <w:rFonts w:hint="eastAsia"/>
                </w:rPr>
                <w:delText>1</w:delText>
              </w:r>
              <w:r w:rsidRPr="001D386E" w:rsidDel="00AB6342">
                <w:rPr>
                  <w:rFonts w:hint="eastAsia"/>
                  <w:lang w:eastAsia="ja-JP"/>
                </w:rPr>
                <w:delText>8</w:delText>
              </w:r>
              <w:r w:rsidRPr="001D386E" w:rsidDel="00AB6342">
                <w:rPr>
                  <w:rFonts w:hint="eastAsia"/>
                </w:rPr>
                <w:delText>A-4</w:delText>
              </w:r>
              <w:r w:rsidRPr="001D386E" w:rsidDel="00AB6342">
                <w:delText>2</w:delText>
              </w:r>
              <w:r w:rsidRPr="001D386E" w:rsidDel="00AB6342">
                <w:rPr>
                  <w:rFonts w:hint="eastAsia"/>
                </w:rPr>
                <w:delText>A</w:delText>
              </w:r>
              <w:r w:rsidDel="00AB6342">
                <w:delText>,</w:delText>
              </w:r>
              <w:r w:rsidRPr="001D386E" w:rsidDel="00AB6342">
                <w:rPr>
                  <w:rFonts w:hint="eastAsia"/>
                  <w:lang w:eastAsia="ja-JP"/>
                </w:rPr>
                <w:delText xml:space="preserve"> </w:delText>
              </w:r>
              <w:r w:rsidRPr="001D386E" w:rsidDel="00AB6342">
                <w:delText>CA_</w:delText>
              </w:r>
              <w:r w:rsidRPr="001D386E" w:rsidDel="00AB6342">
                <w:rPr>
                  <w:rFonts w:hint="eastAsia"/>
                </w:rPr>
                <w:delText>3</w:delText>
              </w:r>
              <w:r w:rsidRPr="001D386E" w:rsidDel="00AB6342">
                <w:delText>A-</w:delText>
              </w:r>
              <w:r w:rsidRPr="001D386E" w:rsidDel="00AB6342">
                <w:rPr>
                  <w:rFonts w:hint="eastAsia"/>
                </w:rPr>
                <w:delText>1</w:delText>
              </w:r>
              <w:r w:rsidRPr="001D386E" w:rsidDel="00AB6342">
                <w:rPr>
                  <w:rFonts w:hint="eastAsia"/>
                  <w:lang w:eastAsia="ja-JP"/>
                </w:rPr>
                <w:delText>8</w:delText>
              </w:r>
              <w:r w:rsidRPr="001D386E" w:rsidDel="00AB6342">
                <w:rPr>
                  <w:rFonts w:hint="eastAsia"/>
                </w:rPr>
                <w:delText>A-4</w:delText>
              </w:r>
              <w:r w:rsidRPr="001D386E" w:rsidDel="00AB6342">
                <w:delText>2</w:delText>
              </w:r>
              <w:r w:rsidRPr="001D386E" w:rsidDel="00AB6342">
                <w:rPr>
                  <w:rFonts w:hint="eastAsia"/>
                  <w:lang w:eastAsia="ja-JP"/>
                </w:rPr>
                <w:delText>C</w:delText>
              </w:r>
              <w:r w:rsidRPr="00F825E6" w:rsidDel="00AB6342">
                <w:rPr>
                  <w:lang w:eastAsia="ja-JP"/>
                </w:rPr>
                <w:delText xml:space="preserve">, </w:delText>
              </w:r>
              <w:r w:rsidRPr="00B60129" w:rsidDel="00AB6342">
                <w:delText>CA_3A-8A-42A and CA_3A-8A-42C</w:delText>
              </w:r>
              <w:r w:rsidRPr="001D386E" w:rsidDel="00AB6342">
                <w:delText>.</w:delText>
              </w:r>
              <w:r w:rsidRPr="001D386E" w:rsidDel="00AB6342">
                <w:rPr>
                  <w:rFonts w:eastAsia="Malgun Gothic" w:hint="eastAsia"/>
                </w:rPr>
                <w:delText xml:space="preserve"> </w:delText>
              </w:r>
              <w:r w:rsidRPr="001D386E" w:rsidDel="00AB6342">
                <w:rPr>
                  <w:rFonts w:ascii="Symbol" w:hAnsi="Symbol"/>
                </w:rPr>
                <w:delText></w:delText>
              </w:r>
              <w:r w:rsidRPr="001D386E" w:rsidDel="00AB6342">
                <w:delText>F</w:delText>
              </w:r>
              <w:r w:rsidRPr="001D386E" w:rsidDel="00AB6342">
                <w:rPr>
                  <w:vertAlign w:val="subscript"/>
                </w:rPr>
                <w:delText>HD</w:delText>
              </w:r>
              <w:r w:rsidRPr="001D386E" w:rsidDel="00AB6342">
                <w:delText xml:space="preserve"> = 0MHz for CA_11A-28A</w:delText>
              </w:r>
              <w:r w:rsidRPr="001D386E" w:rsidDel="00AB6342">
                <w:rPr>
                  <w:rFonts w:hint="eastAsia"/>
                </w:rPr>
                <w:delText>, CA_1A-11A-28A and CA_3A-11A-28A</w:delText>
              </w:r>
              <w:r w:rsidRPr="001D386E" w:rsidDel="00AB6342">
                <w:delText>.</w:delText>
              </w:r>
            </w:del>
          </w:p>
          <w:p w14:paraId="1A14F93F" w14:textId="02EF5B92" w:rsidR="00985EEE" w:rsidRPr="001D386E" w:rsidDel="00AB6342" w:rsidRDefault="00985EEE" w:rsidP="00151991">
            <w:pPr>
              <w:pStyle w:val="TAN"/>
              <w:rPr>
                <w:del w:id="346" w:author="Mohammad ABDI ABYANEH" w:date="2021-11-16T17:08:00Z"/>
                <w:snapToGrid w:val="0"/>
                <w:lang w:eastAsia="ja-JP"/>
              </w:rPr>
            </w:pPr>
            <w:del w:id="347" w:author="Mohammad ABDI ABYANEH" w:date="2021-11-16T17:08:00Z">
              <w:r w:rsidRPr="001D386E" w:rsidDel="00AB6342">
                <w:rPr>
                  <w:lang w:eastAsia="ja-JP"/>
                </w:rPr>
                <w:delText>NOTE 10:</w:delText>
              </w:r>
              <w:r w:rsidRPr="001D386E" w:rsidDel="00AB6342">
                <w:rPr>
                  <w:lang w:eastAsia="ja-JP"/>
                </w:rPr>
                <w:tab/>
                <w:delText>The requirements should be verified for UL EARFCN of the aggressor (low</w:delText>
              </w:r>
              <w:r w:rsidRPr="001D386E" w:rsidDel="00AB6342">
                <w:rPr>
                  <w:rFonts w:hint="eastAsia"/>
                  <w:lang w:eastAsia="ja-JP"/>
                </w:rPr>
                <w:delText>er</w:delText>
              </w:r>
              <w:r w:rsidRPr="001D386E" w:rsidDel="00AB6342">
                <w:rPr>
                  <w:lang w:eastAsia="ja-JP"/>
                </w:rPr>
                <w:delText xml:space="preserve">) band (superscript LB) such that </w:delText>
              </w:r>
              <w:r w:rsidRPr="001D386E" w:rsidDel="00AB6342">
                <w:rPr>
                  <w:snapToGrid w:val="0"/>
                  <w:position w:val="-12"/>
                  <w:lang w:eastAsia="ja-JP"/>
                </w:rPr>
                <w:object w:dxaOrig="1960" w:dyaOrig="380" w14:anchorId="3B03EE23">
                  <v:shape id="_x0000_i1047" type="#_x0000_t75" style="width:78pt;height:14.75pt" o:ole="">
                    <v:imagedata r:id="rId17" o:title=""/>
                  </v:shape>
                  <o:OLEObject Type="Embed" ProgID="Equation.3" ShapeID="_x0000_i1047" DrawAspect="Content" ObjectID="_1698588644" r:id="rId41"/>
                </w:object>
              </w:r>
              <w:r w:rsidRPr="001D386E" w:rsidDel="00AB6342">
                <w:rPr>
                  <w:snapToGrid w:val="0"/>
                  <w:lang w:eastAsia="ja-JP"/>
                </w:rPr>
                <w:delText xml:space="preserve">in MHz and </w:delText>
              </w:r>
              <w:r w:rsidRPr="001D386E" w:rsidDel="00AB6342">
                <w:rPr>
                  <w:position w:val="-14"/>
                  <w:lang w:eastAsia="zh-CN"/>
                </w:rPr>
                <w:object w:dxaOrig="4900" w:dyaOrig="400" w14:anchorId="20D38650">
                  <v:shape id="_x0000_i1048" type="#_x0000_t75" style="width:204pt;height:16.35pt" o:ole="">
                    <v:imagedata r:id="rId12" o:title=""/>
                  </v:shape>
                  <o:OLEObject Type="Embed" ProgID="Equation.DSMT4" ShapeID="_x0000_i1048" DrawAspect="Content" ObjectID="_1698588645" r:id="rId42"/>
                </w:object>
              </w:r>
              <w:r w:rsidRPr="001D386E" w:rsidDel="00AB6342">
                <w:rPr>
                  <w:snapToGrid w:val="0"/>
                  <w:lang w:eastAsia="ja-JP"/>
                </w:rPr>
                <w:delText xml:space="preserve"> with</w:delText>
              </w:r>
              <w:r w:rsidRPr="003973C0" w:rsidDel="00AB6342">
                <w:rPr>
                  <w:noProof/>
                  <w:position w:val="-10"/>
                  <w:lang w:val="en-US"/>
                </w:rPr>
                <w:drawing>
                  <wp:inline distT="0" distB="0" distL="0" distR="0" wp14:anchorId="6DD47D7B" wp14:editId="200D3604">
                    <wp:extent cx="24765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AB6342">
                <w:rPr>
                  <w:snapToGrid w:val="0"/>
                  <w:lang w:eastAsia="ja-JP"/>
                </w:rPr>
                <w:delText xml:space="preserve"> carrier frequenc</w:delText>
              </w:r>
              <w:r w:rsidRPr="001D386E" w:rsidDel="00AB6342">
                <w:rPr>
                  <w:rFonts w:hint="eastAsia"/>
                  <w:snapToGrid w:val="0"/>
                  <w:lang w:eastAsia="ja-JP"/>
                </w:rPr>
                <w:delText>y</w:delText>
              </w:r>
              <w:r w:rsidRPr="001D386E" w:rsidDel="00AB6342">
                <w:rPr>
                  <w:snapToGrid w:val="0"/>
                  <w:lang w:eastAsia="ja-JP"/>
                </w:rPr>
                <w:delText xml:space="preserve"> in the victim (high</w:delText>
              </w:r>
              <w:r w:rsidRPr="001D386E" w:rsidDel="00AB6342">
                <w:rPr>
                  <w:rFonts w:hint="eastAsia"/>
                  <w:snapToGrid w:val="0"/>
                  <w:lang w:eastAsia="ja-JP"/>
                </w:rPr>
                <w:delText>er</w:delText>
              </w:r>
              <w:r w:rsidRPr="001D386E" w:rsidDel="00AB6342">
                <w:rPr>
                  <w:snapToGrid w:val="0"/>
                  <w:lang w:eastAsia="ja-JP"/>
                </w:rPr>
                <w:delText xml:space="preserve">) band in MHz and </w:delText>
              </w:r>
              <w:r w:rsidRPr="003973C0" w:rsidDel="00AB6342">
                <w:rPr>
                  <w:noProof/>
                  <w:position w:val="-12"/>
                  <w:lang w:val="en-US"/>
                </w:rPr>
                <w:drawing>
                  <wp:inline distT="0" distB="0" distL="0" distR="0" wp14:anchorId="0BDED066" wp14:editId="4896311E">
                    <wp:extent cx="4318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sidDel="00AB6342">
                <w:rPr>
                  <w:snapToGrid w:val="0"/>
                  <w:lang w:eastAsia="ja-JP"/>
                </w:rPr>
                <w:delText xml:space="preserve"> the channel bandwidth configured in the lower band.</w:delText>
              </w:r>
            </w:del>
          </w:p>
          <w:p w14:paraId="31AA9804" w14:textId="0939A4B7" w:rsidR="00985EEE" w:rsidRPr="00151991" w:rsidDel="00AB6342" w:rsidRDefault="00985EEE" w:rsidP="00151991">
            <w:pPr>
              <w:pStyle w:val="TAC"/>
              <w:jc w:val="left"/>
              <w:rPr>
                <w:del w:id="348" w:author="Mohammad ABDI ABYANEH" w:date="2021-11-16T17:08:00Z"/>
                <w:snapToGrid w:val="0"/>
                <w:lang w:eastAsia="ja-JP"/>
              </w:rPr>
            </w:pPr>
            <w:del w:id="349" w:author="Mohammad ABDI ABYANEH" w:date="2021-11-16T17:08:00Z">
              <w:r w:rsidRPr="001D386E" w:rsidDel="00AB6342">
                <w:rPr>
                  <w:lang w:eastAsia="ja-JP"/>
                </w:rPr>
                <w:delText xml:space="preserve">NOTE </w:delText>
              </w:r>
              <w:r w:rsidRPr="001D386E" w:rsidDel="00AB6342">
                <w:rPr>
                  <w:rFonts w:hint="eastAsia"/>
                  <w:lang w:eastAsia="ja-JP"/>
                </w:rPr>
                <w:delText>11</w:delText>
              </w:r>
              <w:r w:rsidRPr="001D386E" w:rsidDel="00AB6342">
                <w:rPr>
                  <w:lang w:eastAsia="ja-JP"/>
                </w:rPr>
                <w:delText>:</w:delText>
              </w:r>
              <w:r w:rsidRPr="001D386E" w:rsidDel="00AB6342">
                <w:rPr>
                  <w:lang w:eastAsia="ja-JP"/>
                </w:rPr>
                <w:tab/>
                <w:delText xml:space="preserve">The requirements </w:delText>
              </w:r>
              <w:r w:rsidRPr="001D386E" w:rsidDel="00AB6342">
                <w:rPr>
                  <w:rFonts w:hint="eastAsia"/>
                  <w:lang w:eastAsia="ja-JP"/>
                </w:rPr>
                <w:delText xml:space="preserve">are </w:delText>
              </w:r>
              <w:r w:rsidRPr="001D386E" w:rsidDel="00AB6342">
                <w:rPr>
                  <w:lang w:eastAsia="ja-JP"/>
                </w:rPr>
                <w:delText xml:space="preserve">only </w:delText>
              </w:r>
              <w:r w:rsidRPr="001D386E" w:rsidDel="00AB6342">
                <w:rPr>
                  <w:rFonts w:hint="eastAsia"/>
                  <w:lang w:eastAsia="ja-JP"/>
                </w:rPr>
                <w:delText xml:space="preserve">applicable to channel bandwidths with a </w:delText>
              </w:r>
              <w:r w:rsidRPr="001D386E" w:rsidDel="00AB6342">
                <w:rPr>
                  <w:snapToGrid w:val="0"/>
                  <w:lang w:eastAsia="ja-JP"/>
                </w:rPr>
                <w:delText>carrier frequenc</w:delText>
              </w:r>
              <w:r w:rsidRPr="001D386E" w:rsidDel="00AB6342">
                <w:rPr>
                  <w:rFonts w:hint="eastAsia"/>
                  <w:snapToGrid w:val="0"/>
                  <w:lang w:eastAsia="ja-JP"/>
                </w:rPr>
                <w:delText>y</w:delText>
              </w:r>
              <w:r w:rsidRPr="001D386E" w:rsidDel="00AB6342">
                <w:rPr>
                  <w:snapToGrid w:val="0"/>
                  <w:lang w:eastAsia="ja-JP"/>
                </w:rPr>
                <w:delText xml:space="preserve"> at </w:delText>
              </w:r>
              <w:r w:rsidRPr="001D386E" w:rsidDel="00AB6342">
                <w:rPr>
                  <w:snapToGrid w:val="0"/>
                  <w:position w:val="-12"/>
                  <w:lang w:eastAsia="ja-JP"/>
                </w:rPr>
                <w:object w:dxaOrig="1939" w:dyaOrig="380" w14:anchorId="7DED7E24">
                  <v:shape id="_x0000_i1049" type="#_x0000_t75" style="width:78pt;height:14.75pt" o:ole="">
                    <v:imagedata r:id="rId20" o:title=""/>
                  </v:shape>
                  <o:OLEObject Type="Embed" ProgID="Equation.3" ShapeID="_x0000_i1049" DrawAspect="Content" ObjectID="_1698588646" r:id="rId43"/>
                </w:object>
              </w:r>
              <w:r w:rsidRPr="001D386E" w:rsidDel="00AB6342">
                <w:rPr>
                  <w:rFonts w:hint="eastAsia"/>
                  <w:lang w:eastAsia="ja-JP"/>
                </w:rPr>
                <w:delText xml:space="preserve"> MHz offset from</w:delText>
              </w:r>
              <w:r w:rsidRPr="001D386E" w:rsidDel="00AB6342">
                <w:rPr>
                  <w:lang w:eastAsia="ja-JP"/>
                </w:rPr>
                <w:delText xml:space="preserve"> </w:delText>
              </w:r>
              <w:r w:rsidRPr="001D386E" w:rsidDel="00AB6342">
                <w:rPr>
                  <w:snapToGrid w:val="0"/>
                  <w:position w:val="-12"/>
                  <w:lang w:eastAsia="ja-JP"/>
                </w:rPr>
                <w:object w:dxaOrig="560" w:dyaOrig="380" w14:anchorId="1B0D27E9">
                  <v:shape id="_x0000_i1050" type="#_x0000_t75" style="width:22.35pt;height:14.75pt" o:ole="">
                    <v:imagedata r:id="rId22" o:title=""/>
                  </v:shape>
                  <o:OLEObject Type="Embed" ProgID="Equation.3" ShapeID="_x0000_i1050" DrawAspect="Content" ObjectID="_1698588647" r:id="rId44"/>
                </w:object>
              </w:r>
              <w:r w:rsidRPr="001D386E" w:rsidDel="00AB6342">
                <w:rPr>
                  <w:snapToGrid w:val="0"/>
                  <w:lang w:eastAsia="ja-JP"/>
                </w:rPr>
                <w:delText xml:space="preserve"> in the victim (higher band) with </w:delText>
              </w:r>
              <w:r w:rsidRPr="001D386E" w:rsidDel="00AB6342">
                <w:rPr>
                  <w:position w:val="-14"/>
                  <w:lang w:eastAsia="zh-CN"/>
                </w:rPr>
                <w:object w:dxaOrig="4900" w:dyaOrig="400" w14:anchorId="62C0E0CC">
                  <v:shape id="_x0000_i1051" type="#_x0000_t75" style="width:204pt;height:16.35pt" o:ole="">
                    <v:imagedata r:id="rId12" o:title=""/>
                  </v:shape>
                  <o:OLEObject Type="Embed" ProgID="Equation.DSMT4" ShapeID="_x0000_i1051" DrawAspect="Content" ObjectID="_1698588648" r:id="rId45"/>
                </w:object>
              </w:r>
              <w:r w:rsidRPr="001D386E" w:rsidDel="00AB6342">
                <w:rPr>
                  <w:snapToGrid w:val="0"/>
                  <w:lang w:eastAsia="ja-JP"/>
                </w:rPr>
                <w:delText>, where</w:delText>
              </w:r>
              <w:r w:rsidRPr="003973C0" w:rsidDel="00AB6342">
                <w:rPr>
                  <w:noProof/>
                  <w:position w:val="-12"/>
                  <w:lang w:val="en-US"/>
                </w:rPr>
                <w:drawing>
                  <wp:inline distT="0" distB="0" distL="0" distR="0" wp14:anchorId="1C7CD312" wp14:editId="4329FD4E">
                    <wp:extent cx="4318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sidDel="00AB6342">
                <w:rPr>
                  <w:snapToGrid w:val="0"/>
                  <w:lang w:eastAsia="ja-JP"/>
                </w:rPr>
                <w:delText>and</w:delText>
              </w:r>
              <w:r w:rsidRPr="001D386E" w:rsidDel="00AB6342">
                <w:rPr>
                  <w:snapToGrid w:val="0"/>
                  <w:position w:val="-12"/>
                  <w:lang w:eastAsia="ja-JP"/>
                </w:rPr>
                <w:object w:dxaOrig="900" w:dyaOrig="380" w14:anchorId="7BBA0EA9">
                  <v:shape id="_x0000_i1052" type="#_x0000_t75" style="width:36pt;height:14.75pt" o:ole="">
                    <v:imagedata r:id="rId25" o:title=""/>
                  </v:shape>
                  <o:OLEObject Type="Embed" ProgID="Equation.3" ShapeID="_x0000_i1052" DrawAspect="Content" ObjectID="_1698588649" r:id="rId46"/>
                </w:object>
              </w:r>
              <w:r w:rsidRPr="001D386E" w:rsidDel="00AB6342">
                <w:rPr>
                  <w:snapToGrid w:val="0"/>
                  <w:lang w:eastAsia="ja-JP"/>
                </w:rPr>
                <w:delText>are the channel bandwidths configured in the aggressor (lower) and victim (higher) bands in MHz, respectively.</w:delText>
              </w:r>
            </w:del>
          </w:p>
        </w:tc>
      </w:tr>
    </w:tbl>
    <w:p w14:paraId="44702DDD" w14:textId="15FC6C72" w:rsidR="00985EEE" w:rsidRPr="00C7047E" w:rsidDel="00AB6342" w:rsidRDefault="00985EEE" w:rsidP="00985EEE">
      <w:pPr>
        <w:rPr>
          <w:del w:id="350" w:author="Mohammad ABDI ABYANEH" w:date="2021-11-16T17:08:00Z"/>
          <w:rFonts w:ascii="Arial" w:hAnsi="Arial" w:cs="Arial"/>
          <w:lang w:eastAsia="zh-CN"/>
        </w:rPr>
      </w:pPr>
    </w:p>
    <w:p w14:paraId="1E9C3ED8" w14:textId="112A5A7B" w:rsidR="00985EEE" w:rsidRPr="00AC1EA8" w:rsidDel="00AB6342" w:rsidRDefault="00985EEE" w:rsidP="00151991">
      <w:pPr>
        <w:pStyle w:val="TH"/>
        <w:rPr>
          <w:del w:id="351" w:author="Mohammad ABDI ABYANEH" w:date="2021-11-16T17:08:00Z"/>
          <w:lang w:eastAsia="zh-CN"/>
        </w:rPr>
      </w:pPr>
      <w:del w:id="352" w:author="Mohammad ABDI ABYANEH" w:date="2021-11-16T17:08:00Z">
        <w:r w:rsidRPr="00AC1EA8" w:rsidDel="00AB6342">
          <w:lastRenderedPageBreak/>
          <w:delText xml:space="preserve">Table </w:delText>
        </w:r>
        <w:r w:rsidDel="00AB6342">
          <w:delText>5</w:delText>
        </w:r>
        <w:r w:rsidRPr="00C7047E" w:rsidDel="00AB6342">
          <w:delText>.</w:delText>
        </w:r>
        <w:r w:rsidR="00AC1EA8" w:rsidDel="00AB6342">
          <w:delText>13</w:delText>
        </w:r>
        <w:r w:rsidRPr="00C7047E" w:rsidDel="00AB6342">
          <w:delText>.3</w:delText>
        </w:r>
        <w:r w:rsidRPr="00AC1EA8" w:rsidDel="00AB6342">
          <w:delText>-</w:delText>
        </w:r>
        <w:r w:rsidDel="00AB6342">
          <w:delText>2</w:delText>
        </w:r>
        <w:r w:rsidRPr="00AC1EA8" w:rsidDel="00AB6342">
          <w:delText>: Uplink configuration for the low band (exceptions due to harmonic issue)</w:delText>
        </w:r>
      </w:del>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rsidDel="00AB6342" w14:paraId="5237F1AD" w14:textId="3672BF63" w:rsidTr="00151991">
        <w:trPr>
          <w:trHeight w:val="255"/>
          <w:del w:id="353" w:author="Mohammad ABDI ABYANEH" w:date="2021-11-16T17:08:00Z"/>
        </w:trPr>
        <w:tc>
          <w:tcPr>
            <w:tcW w:w="8356" w:type="dxa"/>
            <w:gridSpan w:val="9"/>
            <w:shd w:val="clear" w:color="auto" w:fill="auto"/>
            <w:vAlign w:val="center"/>
          </w:tcPr>
          <w:p w14:paraId="6B23A9DA" w14:textId="15CEB7ED" w:rsidR="00985EEE" w:rsidRPr="001D386E" w:rsidDel="00AB6342" w:rsidRDefault="00985EEE" w:rsidP="00151991">
            <w:pPr>
              <w:pStyle w:val="TAH"/>
              <w:rPr>
                <w:del w:id="354" w:author="Mohammad ABDI ABYANEH" w:date="2021-11-16T17:08:00Z"/>
              </w:rPr>
            </w:pPr>
            <w:del w:id="355" w:author="Mohammad ABDI ABYANEH" w:date="2021-11-16T17:08:00Z">
              <w:r w:rsidRPr="001D386E" w:rsidDel="00AB6342">
                <w:delText>E-UTRA Band / Channel bandwidth of the high band / N</w:delText>
              </w:r>
              <w:r w:rsidRPr="001D386E" w:rsidDel="00AB6342">
                <w:rPr>
                  <w:vertAlign w:val="subscript"/>
                </w:rPr>
                <w:delText>RB</w:delText>
              </w:r>
              <w:r w:rsidRPr="001D386E" w:rsidDel="00AB6342">
                <w:delText xml:space="preserve"> / Duplex mode</w:delText>
              </w:r>
            </w:del>
          </w:p>
        </w:tc>
      </w:tr>
      <w:tr w:rsidR="00985EEE" w:rsidRPr="001D386E" w:rsidDel="00AB6342" w14:paraId="4F6216A1" w14:textId="056418C1" w:rsidTr="00151991">
        <w:trPr>
          <w:trHeight w:val="255"/>
          <w:del w:id="356" w:author="Mohammad ABDI ABYANEH" w:date="2021-11-16T17:08:00Z"/>
        </w:trPr>
        <w:tc>
          <w:tcPr>
            <w:tcW w:w="2122" w:type="dxa"/>
            <w:shd w:val="clear" w:color="auto" w:fill="auto"/>
            <w:vAlign w:val="center"/>
          </w:tcPr>
          <w:p w14:paraId="473F5FD3" w14:textId="076F0499" w:rsidR="00985EEE" w:rsidRPr="001D386E" w:rsidDel="00AB6342" w:rsidRDefault="00985EEE" w:rsidP="00151991">
            <w:pPr>
              <w:pStyle w:val="TAH"/>
              <w:rPr>
                <w:del w:id="357" w:author="Mohammad ABDI ABYANEH" w:date="2021-11-16T17:08:00Z"/>
              </w:rPr>
            </w:pPr>
            <w:del w:id="358" w:author="Mohammad ABDI ABYANEH" w:date="2021-11-16T17:08:00Z">
              <w:r w:rsidRPr="001D386E" w:rsidDel="00AB6342">
                <w:delText>EUTRA CA Configuration</w:delText>
              </w:r>
            </w:del>
          </w:p>
        </w:tc>
        <w:tc>
          <w:tcPr>
            <w:tcW w:w="785" w:type="dxa"/>
            <w:shd w:val="clear" w:color="auto" w:fill="auto"/>
            <w:vAlign w:val="center"/>
          </w:tcPr>
          <w:p w14:paraId="654C03A8" w14:textId="0B2119D0" w:rsidR="00985EEE" w:rsidRPr="001D386E" w:rsidDel="00AB6342" w:rsidRDefault="00985EEE" w:rsidP="00151991">
            <w:pPr>
              <w:pStyle w:val="TAH"/>
              <w:rPr>
                <w:del w:id="359" w:author="Mohammad ABDI ABYANEH" w:date="2021-11-16T17:08:00Z"/>
              </w:rPr>
            </w:pPr>
            <w:del w:id="360" w:author="Mohammad ABDI ABYANEH" w:date="2021-11-16T17:08:00Z">
              <w:r w:rsidRPr="001D386E" w:rsidDel="00AB6342">
                <w:delText>UL band</w:delText>
              </w:r>
            </w:del>
          </w:p>
        </w:tc>
        <w:tc>
          <w:tcPr>
            <w:tcW w:w="784" w:type="dxa"/>
            <w:shd w:val="clear" w:color="auto" w:fill="auto"/>
            <w:vAlign w:val="center"/>
          </w:tcPr>
          <w:p w14:paraId="3035345A" w14:textId="4F594303" w:rsidR="00985EEE" w:rsidRPr="001D386E" w:rsidDel="00AB6342" w:rsidRDefault="00985EEE" w:rsidP="00151991">
            <w:pPr>
              <w:pStyle w:val="TAH"/>
              <w:rPr>
                <w:del w:id="361" w:author="Mohammad ABDI ABYANEH" w:date="2021-11-16T17:08:00Z"/>
              </w:rPr>
            </w:pPr>
            <w:del w:id="362" w:author="Mohammad ABDI ABYANEH" w:date="2021-11-16T17:08:00Z">
              <w:r w:rsidRPr="001D386E" w:rsidDel="00AB6342">
                <w:delText>1.4 MHz</w:delText>
              </w:r>
            </w:del>
          </w:p>
        </w:tc>
        <w:tc>
          <w:tcPr>
            <w:tcW w:w="784" w:type="dxa"/>
            <w:shd w:val="clear" w:color="auto" w:fill="auto"/>
            <w:vAlign w:val="center"/>
          </w:tcPr>
          <w:p w14:paraId="04261EE4" w14:textId="1B019A4E" w:rsidR="00985EEE" w:rsidRPr="001D386E" w:rsidDel="00AB6342" w:rsidRDefault="00985EEE" w:rsidP="00151991">
            <w:pPr>
              <w:pStyle w:val="TAH"/>
              <w:rPr>
                <w:del w:id="363" w:author="Mohammad ABDI ABYANEH" w:date="2021-11-16T17:08:00Z"/>
              </w:rPr>
            </w:pPr>
            <w:del w:id="364" w:author="Mohammad ABDI ABYANEH" w:date="2021-11-16T17:08:00Z">
              <w:r w:rsidRPr="001D386E" w:rsidDel="00AB6342">
                <w:delText>3 MHz</w:delText>
              </w:r>
            </w:del>
          </w:p>
        </w:tc>
        <w:tc>
          <w:tcPr>
            <w:tcW w:w="784" w:type="dxa"/>
            <w:shd w:val="clear" w:color="auto" w:fill="auto"/>
            <w:vAlign w:val="center"/>
          </w:tcPr>
          <w:p w14:paraId="457BBB2A" w14:textId="5CC4862E" w:rsidR="00985EEE" w:rsidRPr="001D386E" w:rsidDel="00AB6342" w:rsidRDefault="00985EEE" w:rsidP="00151991">
            <w:pPr>
              <w:pStyle w:val="TAH"/>
              <w:rPr>
                <w:del w:id="365" w:author="Mohammad ABDI ABYANEH" w:date="2021-11-16T17:08:00Z"/>
              </w:rPr>
            </w:pPr>
            <w:del w:id="366" w:author="Mohammad ABDI ABYANEH" w:date="2021-11-16T17:08:00Z">
              <w:r w:rsidRPr="001D386E" w:rsidDel="00AB6342">
                <w:delText>5 MHz</w:delText>
              </w:r>
            </w:del>
          </w:p>
        </w:tc>
        <w:tc>
          <w:tcPr>
            <w:tcW w:w="784" w:type="dxa"/>
            <w:shd w:val="clear" w:color="auto" w:fill="auto"/>
            <w:vAlign w:val="center"/>
          </w:tcPr>
          <w:p w14:paraId="36C805C9" w14:textId="46C8AE61" w:rsidR="00985EEE" w:rsidRPr="001D386E" w:rsidDel="00AB6342" w:rsidRDefault="00985EEE" w:rsidP="00151991">
            <w:pPr>
              <w:pStyle w:val="TAH"/>
              <w:rPr>
                <w:del w:id="367" w:author="Mohammad ABDI ABYANEH" w:date="2021-11-16T17:08:00Z"/>
              </w:rPr>
            </w:pPr>
            <w:del w:id="368" w:author="Mohammad ABDI ABYANEH" w:date="2021-11-16T17:08:00Z">
              <w:r w:rsidRPr="001D386E" w:rsidDel="00AB6342">
                <w:delText>10 MHz</w:delText>
              </w:r>
            </w:del>
          </w:p>
        </w:tc>
        <w:tc>
          <w:tcPr>
            <w:tcW w:w="784" w:type="dxa"/>
            <w:shd w:val="clear" w:color="auto" w:fill="auto"/>
            <w:vAlign w:val="center"/>
          </w:tcPr>
          <w:p w14:paraId="3292CD75" w14:textId="103782E9" w:rsidR="00985EEE" w:rsidRPr="001D386E" w:rsidDel="00AB6342" w:rsidRDefault="00985EEE" w:rsidP="00151991">
            <w:pPr>
              <w:pStyle w:val="TAH"/>
              <w:rPr>
                <w:del w:id="369" w:author="Mohammad ABDI ABYANEH" w:date="2021-11-16T17:08:00Z"/>
              </w:rPr>
            </w:pPr>
            <w:del w:id="370" w:author="Mohammad ABDI ABYANEH" w:date="2021-11-16T17:08:00Z">
              <w:r w:rsidRPr="001D386E" w:rsidDel="00AB6342">
                <w:delText>15 MHz</w:delText>
              </w:r>
            </w:del>
          </w:p>
        </w:tc>
        <w:tc>
          <w:tcPr>
            <w:tcW w:w="787" w:type="dxa"/>
            <w:shd w:val="clear" w:color="auto" w:fill="auto"/>
            <w:vAlign w:val="center"/>
          </w:tcPr>
          <w:p w14:paraId="44E0C863" w14:textId="41ABAB92" w:rsidR="00985EEE" w:rsidRPr="001D386E" w:rsidDel="00AB6342" w:rsidRDefault="00985EEE" w:rsidP="00151991">
            <w:pPr>
              <w:pStyle w:val="TAH"/>
              <w:rPr>
                <w:del w:id="371" w:author="Mohammad ABDI ABYANEH" w:date="2021-11-16T17:08:00Z"/>
              </w:rPr>
            </w:pPr>
            <w:del w:id="372" w:author="Mohammad ABDI ABYANEH" w:date="2021-11-16T17:08:00Z">
              <w:r w:rsidRPr="001D386E" w:rsidDel="00AB6342">
                <w:delText>20 MHz</w:delText>
              </w:r>
            </w:del>
          </w:p>
        </w:tc>
        <w:tc>
          <w:tcPr>
            <w:tcW w:w="742" w:type="dxa"/>
            <w:shd w:val="clear" w:color="auto" w:fill="auto"/>
            <w:vAlign w:val="center"/>
          </w:tcPr>
          <w:p w14:paraId="7E74515B" w14:textId="018FD17B" w:rsidR="00985EEE" w:rsidRPr="001D386E" w:rsidDel="00AB6342" w:rsidRDefault="00985EEE" w:rsidP="00151991">
            <w:pPr>
              <w:pStyle w:val="TAH"/>
              <w:rPr>
                <w:del w:id="373" w:author="Mohammad ABDI ABYANEH" w:date="2021-11-16T17:08:00Z"/>
              </w:rPr>
            </w:pPr>
            <w:del w:id="374" w:author="Mohammad ABDI ABYANEH" w:date="2021-11-16T17:08:00Z">
              <w:r w:rsidRPr="001D386E" w:rsidDel="00AB6342">
                <w:delText>Duplex mode</w:delText>
              </w:r>
            </w:del>
          </w:p>
        </w:tc>
      </w:tr>
      <w:tr w:rsidR="00985EEE" w:rsidRPr="001D386E" w:rsidDel="00AB6342" w14:paraId="0EFDE68B" w14:textId="11623B6C" w:rsidTr="00151991">
        <w:trPr>
          <w:trHeight w:val="255"/>
          <w:del w:id="375" w:author="Mohammad ABDI ABYANEH" w:date="2021-11-16T17:08:00Z"/>
        </w:trPr>
        <w:tc>
          <w:tcPr>
            <w:tcW w:w="2122" w:type="dxa"/>
            <w:shd w:val="clear" w:color="auto" w:fill="auto"/>
            <w:vAlign w:val="center"/>
          </w:tcPr>
          <w:p w14:paraId="010B0106" w14:textId="66A75D8E" w:rsidR="00985EEE" w:rsidRPr="001D386E" w:rsidDel="00AB6342" w:rsidRDefault="00985EEE" w:rsidP="00151991">
            <w:pPr>
              <w:pStyle w:val="TAC"/>
              <w:rPr>
                <w:del w:id="376" w:author="Mohammad ABDI ABYANEH" w:date="2021-11-16T17:08:00Z"/>
              </w:rPr>
            </w:pPr>
            <w:del w:id="377" w:author="Mohammad ABDI ABYANEH" w:date="2021-11-16T17:08:00Z">
              <w:r w:rsidDel="00AB6342">
                <w:rPr>
                  <w:szCs w:val="18"/>
                  <w:lang w:val="en-US"/>
                </w:rPr>
                <w:delText>CA_20</w:delText>
              </w:r>
              <w:r w:rsidRPr="001D386E" w:rsidDel="00AB6342">
                <w:rPr>
                  <w:szCs w:val="18"/>
                  <w:lang w:val="en-US"/>
                </w:rPr>
                <w:delText>A-</w:delText>
              </w:r>
              <w:r w:rsidDel="00AB6342">
                <w:rPr>
                  <w:szCs w:val="18"/>
                  <w:lang w:val="en-US"/>
                </w:rPr>
                <w:delText>28</w:delText>
              </w:r>
              <w:r w:rsidRPr="001D386E" w:rsidDel="00AB6342">
                <w:rPr>
                  <w:szCs w:val="18"/>
                  <w:lang w:val="en-US"/>
                </w:rPr>
                <w:delText>A-</w:delText>
              </w:r>
              <w:r w:rsidDel="00AB6342">
                <w:rPr>
                  <w:szCs w:val="18"/>
                  <w:lang w:val="en-US"/>
                </w:rPr>
                <w:delText>32</w:delText>
              </w:r>
              <w:r w:rsidRPr="001D386E" w:rsidDel="00AB6342">
                <w:rPr>
                  <w:szCs w:val="18"/>
                  <w:lang w:val="en-US"/>
                </w:rPr>
                <w:delText>A</w:delText>
              </w:r>
            </w:del>
          </w:p>
        </w:tc>
        <w:tc>
          <w:tcPr>
            <w:tcW w:w="785" w:type="dxa"/>
            <w:shd w:val="clear" w:color="auto" w:fill="auto"/>
            <w:vAlign w:val="center"/>
          </w:tcPr>
          <w:p w14:paraId="1E32F130" w14:textId="1426A183" w:rsidR="00985EEE" w:rsidRPr="001D386E" w:rsidDel="00AB6342" w:rsidRDefault="00985EEE" w:rsidP="00151991">
            <w:pPr>
              <w:pStyle w:val="TAC"/>
              <w:rPr>
                <w:del w:id="378" w:author="Mohammad ABDI ABYANEH" w:date="2021-11-16T17:08:00Z"/>
              </w:rPr>
            </w:pPr>
            <w:del w:id="379" w:author="Mohammad ABDI ABYANEH" w:date="2021-11-16T17:08:00Z">
              <w:r w:rsidRPr="001D386E" w:rsidDel="00AB6342">
                <w:rPr>
                  <w:szCs w:val="18"/>
                  <w:lang w:eastAsia="ja-JP"/>
                </w:rPr>
                <w:delText>28</w:delText>
              </w:r>
            </w:del>
          </w:p>
        </w:tc>
        <w:tc>
          <w:tcPr>
            <w:tcW w:w="784" w:type="dxa"/>
            <w:shd w:val="clear" w:color="auto" w:fill="auto"/>
            <w:vAlign w:val="center"/>
          </w:tcPr>
          <w:p w14:paraId="235B8626" w14:textId="290EE6E6" w:rsidR="00985EEE" w:rsidRPr="001D386E" w:rsidDel="00AB6342" w:rsidRDefault="00985EEE" w:rsidP="00151991">
            <w:pPr>
              <w:pStyle w:val="TAC"/>
              <w:rPr>
                <w:del w:id="380" w:author="Mohammad ABDI ABYANEH" w:date="2021-11-16T17:08:00Z"/>
              </w:rPr>
            </w:pPr>
          </w:p>
        </w:tc>
        <w:tc>
          <w:tcPr>
            <w:tcW w:w="784" w:type="dxa"/>
            <w:shd w:val="clear" w:color="auto" w:fill="auto"/>
            <w:vAlign w:val="center"/>
          </w:tcPr>
          <w:p w14:paraId="09361844" w14:textId="3BBCC3E5" w:rsidR="00985EEE" w:rsidRPr="001D386E" w:rsidDel="00AB6342" w:rsidRDefault="00985EEE" w:rsidP="00151991">
            <w:pPr>
              <w:pStyle w:val="TAC"/>
              <w:rPr>
                <w:del w:id="381" w:author="Mohammad ABDI ABYANEH" w:date="2021-11-16T17:08:00Z"/>
              </w:rPr>
            </w:pPr>
          </w:p>
        </w:tc>
        <w:tc>
          <w:tcPr>
            <w:tcW w:w="784" w:type="dxa"/>
            <w:shd w:val="clear" w:color="auto" w:fill="auto"/>
            <w:vAlign w:val="center"/>
          </w:tcPr>
          <w:p w14:paraId="7B4DAA3A" w14:textId="3C76B64D" w:rsidR="00985EEE" w:rsidRPr="001D386E" w:rsidDel="00AB6342" w:rsidRDefault="00985EEE" w:rsidP="00151991">
            <w:pPr>
              <w:pStyle w:val="TAC"/>
              <w:rPr>
                <w:del w:id="382" w:author="Mohammad ABDI ABYANEH" w:date="2021-11-16T17:08:00Z"/>
              </w:rPr>
            </w:pPr>
            <w:del w:id="383" w:author="Mohammad ABDI ABYANEH" w:date="2021-11-16T17:08:00Z">
              <w:r w:rsidRPr="001D386E" w:rsidDel="00AB6342">
                <w:rPr>
                  <w:lang w:eastAsia="ja-JP"/>
                </w:rPr>
                <w:delText>12</w:delText>
              </w:r>
            </w:del>
          </w:p>
        </w:tc>
        <w:tc>
          <w:tcPr>
            <w:tcW w:w="784" w:type="dxa"/>
            <w:shd w:val="clear" w:color="auto" w:fill="auto"/>
            <w:vAlign w:val="center"/>
          </w:tcPr>
          <w:p w14:paraId="6D885A22" w14:textId="79F392BB" w:rsidR="00985EEE" w:rsidRPr="001D386E" w:rsidDel="00AB6342" w:rsidRDefault="00985EEE" w:rsidP="00151991">
            <w:pPr>
              <w:pStyle w:val="TAC"/>
              <w:rPr>
                <w:del w:id="384" w:author="Mohammad ABDI ABYANEH" w:date="2021-11-16T17:08:00Z"/>
              </w:rPr>
            </w:pPr>
            <w:del w:id="385" w:author="Mohammad ABDI ABYANEH" w:date="2021-11-16T17:08:00Z">
              <w:r w:rsidRPr="001D386E" w:rsidDel="00AB6342">
                <w:rPr>
                  <w:lang w:eastAsia="ja-JP"/>
                </w:rPr>
                <w:delText>25</w:delText>
              </w:r>
            </w:del>
          </w:p>
        </w:tc>
        <w:tc>
          <w:tcPr>
            <w:tcW w:w="784" w:type="dxa"/>
            <w:shd w:val="clear" w:color="auto" w:fill="auto"/>
            <w:vAlign w:val="center"/>
          </w:tcPr>
          <w:p w14:paraId="22F6B188" w14:textId="0F807080" w:rsidR="00985EEE" w:rsidRPr="001D386E" w:rsidDel="00AB6342" w:rsidRDefault="00985EEE" w:rsidP="00151991">
            <w:pPr>
              <w:pStyle w:val="TAC"/>
              <w:rPr>
                <w:del w:id="386" w:author="Mohammad ABDI ABYANEH" w:date="2021-11-16T17:08:00Z"/>
              </w:rPr>
            </w:pPr>
            <w:del w:id="387" w:author="Mohammad ABDI ABYANEH" w:date="2021-11-16T17:08:00Z">
              <w:r w:rsidRPr="001D386E" w:rsidDel="00AB6342">
                <w:rPr>
                  <w:lang w:eastAsia="ja-JP"/>
                </w:rPr>
                <w:delText>36</w:delText>
              </w:r>
            </w:del>
          </w:p>
        </w:tc>
        <w:tc>
          <w:tcPr>
            <w:tcW w:w="787" w:type="dxa"/>
            <w:shd w:val="clear" w:color="auto" w:fill="auto"/>
            <w:vAlign w:val="center"/>
          </w:tcPr>
          <w:p w14:paraId="6D056686" w14:textId="42867508" w:rsidR="00985EEE" w:rsidRPr="001D386E" w:rsidDel="00AB6342" w:rsidRDefault="00985EEE" w:rsidP="00151991">
            <w:pPr>
              <w:pStyle w:val="TAC"/>
              <w:rPr>
                <w:del w:id="388" w:author="Mohammad ABDI ABYANEH" w:date="2021-11-16T17:08:00Z"/>
              </w:rPr>
            </w:pPr>
            <w:del w:id="389" w:author="Mohammad ABDI ABYANEH" w:date="2021-11-16T17:08:00Z">
              <w:r w:rsidRPr="001D386E" w:rsidDel="00AB6342">
                <w:rPr>
                  <w:lang w:eastAsia="zh-CN"/>
                </w:rPr>
                <w:delText>50</w:delText>
              </w:r>
            </w:del>
          </w:p>
        </w:tc>
        <w:tc>
          <w:tcPr>
            <w:tcW w:w="742" w:type="dxa"/>
            <w:shd w:val="clear" w:color="auto" w:fill="auto"/>
            <w:vAlign w:val="center"/>
          </w:tcPr>
          <w:p w14:paraId="033B24C2" w14:textId="50240860" w:rsidR="00985EEE" w:rsidRPr="001D386E" w:rsidDel="00AB6342" w:rsidRDefault="00985EEE" w:rsidP="00151991">
            <w:pPr>
              <w:pStyle w:val="TAC"/>
              <w:rPr>
                <w:del w:id="390" w:author="Mohammad ABDI ABYANEH" w:date="2021-11-16T17:08:00Z"/>
              </w:rPr>
            </w:pPr>
            <w:del w:id="391" w:author="Mohammad ABDI ABYANEH" w:date="2021-11-16T17:08:00Z">
              <w:r w:rsidRPr="001D386E" w:rsidDel="00AB6342">
                <w:rPr>
                  <w:szCs w:val="18"/>
                  <w:lang w:eastAsia="ja-JP"/>
                </w:rPr>
                <w:delText>FDD</w:delText>
              </w:r>
            </w:del>
          </w:p>
        </w:tc>
      </w:tr>
    </w:tbl>
    <w:p w14:paraId="3D822197" w14:textId="008E4AF9" w:rsidR="00985EEE" w:rsidDel="00AB6342" w:rsidRDefault="00985EEE" w:rsidP="00985EEE">
      <w:pPr>
        <w:rPr>
          <w:del w:id="392" w:author="Mohammad ABDI ABYANEH" w:date="2021-11-16T17:08:00Z"/>
          <w:rFonts w:ascii="Arial" w:hAnsi="Arial" w:cs="Arial"/>
          <w:lang w:eastAsia="zh-CN"/>
        </w:rPr>
      </w:pPr>
    </w:p>
    <w:p w14:paraId="444F6616" w14:textId="140B3053" w:rsidR="00985EEE" w:rsidRPr="0009388E" w:rsidDel="00AB6342" w:rsidRDefault="00AC1EA8" w:rsidP="00985EEE">
      <w:pPr>
        <w:pStyle w:val="TH"/>
        <w:rPr>
          <w:del w:id="393" w:author="Mohammad ABDI ABYANEH" w:date="2021-11-16T17:08:00Z"/>
        </w:rPr>
      </w:pPr>
      <w:del w:id="394" w:author="Mohammad ABDI ABYANEH" w:date="2021-11-16T17:08:00Z">
        <w:r w:rsidDel="00AB6342">
          <w:delText>Table 5.13</w:delText>
        </w:r>
        <w:r w:rsidR="00985EEE" w:rsidDel="00AB6342">
          <w:delText>.3</w:delText>
        </w:r>
        <w:r w:rsidR="00985EEE" w:rsidRPr="001D386E" w:rsidDel="00AB6342">
          <w:delText>-</w:delText>
        </w:r>
        <w:r w:rsidR="00985EEE" w:rsidDel="00AB6342">
          <w:delText>3</w:delText>
        </w:r>
        <w:r w:rsidR="00985EEE" w:rsidRPr="001D386E" w:rsidDel="00AB6342">
          <w:delText>: Reference sensitivity QPSK P</w:delText>
        </w:r>
        <w:r w:rsidR="00985EEE" w:rsidRPr="001D386E" w:rsidDel="00AB6342">
          <w:rPr>
            <w:vertAlign w:val="subscript"/>
          </w:rPr>
          <w:delText xml:space="preserve">REFSENS </w:delText>
        </w:r>
        <w:r w:rsidR="00985EEE" w:rsidRPr="001D386E" w:rsidDel="00AB6342">
          <w:delText>(CA with a SDL band)</w:delText>
        </w:r>
      </w:del>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85EEE" w:rsidRPr="001D386E" w:rsidDel="00AB6342" w14:paraId="30C2BD54" w14:textId="17B65349" w:rsidTr="00151991">
        <w:trPr>
          <w:trHeight w:val="255"/>
          <w:del w:id="395" w:author="Mohammad ABDI ABYANEH" w:date="2021-11-16T17:08:00Z"/>
        </w:trPr>
        <w:tc>
          <w:tcPr>
            <w:tcW w:w="9120" w:type="dxa"/>
            <w:gridSpan w:val="9"/>
            <w:shd w:val="clear" w:color="auto" w:fill="auto"/>
            <w:vAlign w:val="center"/>
          </w:tcPr>
          <w:p w14:paraId="350C37BA" w14:textId="7DB15928" w:rsidR="00985EEE" w:rsidRPr="001D386E" w:rsidDel="00AB6342" w:rsidRDefault="00985EEE" w:rsidP="00151991">
            <w:pPr>
              <w:pStyle w:val="TAH"/>
              <w:rPr>
                <w:del w:id="396" w:author="Mohammad ABDI ABYANEH" w:date="2021-11-16T17:08:00Z"/>
              </w:rPr>
            </w:pPr>
            <w:del w:id="397" w:author="Mohammad ABDI ABYANEH" w:date="2021-11-16T17:08:00Z">
              <w:r w:rsidRPr="001D386E" w:rsidDel="00AB6342">
                <w:delText>Channel bandwidth</w:delText>
              </w:r>
            </w:del>
          </w:p>
        </w:tc>
      </w:tr>
      <w:tr w:rsidR="00985EEE" w:rsidRPr="001D386E" w:rsidDel="00AB6342" w14:paraId="5571025F" w14:textId="2378BEDC" w:rsidTr="00151991">
        <w:trPr>
          <w:trHeight w:val="255"/>
          <w:del w:id="398" w:author="Mohammad ABDI ABYANEH" w:date="2021-11-16T17:08:00Z"/>
        </w:trPr>
        <w:tc>
          <w:tcPr>
            <w:tcW w:w="1843" w:type="dxa"/>
            <w:shd w:val="clear" w:color="auto" w:fill="auto"/>
            <w:vAlign w:val="center"/>
          </w:tcPr>
          <w:p w14:paraId="39E6026D" w14:textId="1F6E7C03" w:rsidR="00985EEE" w:rsidRPr="001D386E" w:rsidDel="00AB6342" w:rsidRDefault="00985EEE" w:rsidP="00151991">
            <w:pPr>
              <w:pStyle w:val="TAH"/>
              <w:rPr>
                <w:del w:id="399" w:author="Mohammad ABDI ABYANEH" w:date="2021-11-16T17:08:00Z"/>
              </w:rPr>
            </w:pPr>
            <w:del w:id="400" w:author="Mohammad ABDI ABYANEH" w:date="2021-11-16T17:08:00Z">
              <w:r w:rsidRPr="001D386E" w:rsidDel="00AB6342">
                <w:delText>EUTRA CA Configuration</w:delText>
              </w:r>
            </w:del>
          </w:p>
        </w:tc>
        <w:tc>
          <w:tcPr>
            <w:tcW w:w="1005" w:type="dxa"/>
            <w:shd w:val="clear" w:color="auto" w:fill="auto"/>
            <w:vAlign w:val="center"/>
          </w:tcPr>
          <w:p w14:paraId="47F7F14E" w14:textId="28E6932C" w:rsidR="00985EEE" w:rsidRPr="001D386E" w:rsidDel="00AB6342" w:rsidRDefault="00985EEE" w:rsidP="00151991">
            <w:pPr>
              <w:pStyle w:val="TAH"/>
              <w:rPr>
                <w:del w:id="401" w:author="Mohammad ABDI ABYANEH" w:date="2021-11-16T17:08:00Z"/>
              </w:rPr>
            </w:pPr>
            <w:del w:id="402" w:author="Mohammad ABDI ABYANEH" w:date="2021-11-16T17:08:00Z">
              <w:r w:rsidRPr="001D386E" w:rsidDel="00AB6342">
                <w:delText>EUTRA band</w:delText>
              </w:r>
            </w:del>
          </w:p>
        </w:tc>
        <w:tc>
          <w:tcPr>
            <w:tcW w:w="1134" w:type="dxa"/>
            <w:shd w:val="clear" w:color="auto" w:fill="auto"/>
            <w:vAlign w:val="center"/>
          </w:tcPr>
          <w:p w14:paraId="0DF111C9" w14:textId="57457753" w:rsidR="00985EEE" w:rsidRPr="001D386E" w:rsidDel="00AB6342" w:rsidRDefault="00985EEE" w:rsidP="00151991">
            <w:pPr>
              <w:pStyle w:val="TAH"/>
              <w:rPr>
                <w:del w:id="403" w:author="Mohammad ABDI ABYANEH" w:date="2021-11-16T17:08:00Z"/>
              </w:rPr>
            </w:pPr>
            <w:del w:id="404" w:author="Mohammad ABDI ABYANEH" w:date="2021-11-16T17:08:00Z">
              <w:r w:rsidRPr="001D386E" w:rsidDel="00AB6342">
                <w:delText>1.4 MHz</w:delText>
              </w:r>
            </w:del>
          </w:p>
          <w:p w14:paraId="7443F454" w14:textId="4E32F833" w:rsidR="00985EEE" w:rsidRPr="001D386E" w:rsidDel="00AB6342" w:rsidRDefault="00985EEE" w:rsidP="00151991">
            <w:pPr>
              <w:pStyle w:val="TAH"/>
              <w:rPr>
                <w:del w:id="405" w:author="Mohammad ABDI ABYANEH" w:date="2021-11-16T17:08:00Z"/>
              </w:rPr>
            </w:pPr>
            <w:del w:id="406" w:author="Mohammad ABDI ABYANEH" w:date="2021-11-16T17:08:00Z">
              <w:r w:rsidRPr="001D386E" w:rsidDel="00AB6342">
                <w:delText>(dBm)</w:delText>
              </w:r>
            </w:del>
          </w:p>
        </w:tc>
        <w:tc>
          <w:tcPr>
            <w:tcW w:w="887" w:type="dxa"/>
            <w:shd w:val="clear" w:color="auto" w:fill="auto"/>
            <w:vAlign w:val="center"/>
          </w:tcPr>
          <w:p w14:paraId="6E013013" w14:textId="0CFB5333" w:rsidR="00985EEE" w:rsidRPr="001D386E" w:rsidDel="00AB6342" w:rsidRDefault="00985EEE" w:rsidP="00151991">
            <w:pPr>
              <w:pStyle w:val="TAH"/>
              <w:rPr>
                <w:del w:id="407" w:author="Mohammad ABDI ABYANEH" w:date="2021-11-16T17:08:00Z"/>
              </w:rPr>
            </w:pPr>
            <w:del w:id="408" w:author="Mohammad ABDI ABYANEH" w:date="2021-11-16T17:08:00Z">
              <w:r w:rsidRPr="001D386E" w:rsidDel="00AB6342">
                <w:delText>3 MHz</w:delText>
              </w:r>
            </w:del>
          </w:p>
          <w:p w14:paraId="3E9E48F5" w14:textId="2418B8A3" w:rsidR="00985EEE" w:rsidRPr="001D386E" w:rsidDel="00AB6342" w:rsidRDefault="00985EEE" w:rsidP="00151991">
            <w:pPr>
              <w:pStyle w:val="TAH"/>
              <w:rPr>
                <w:del w:id="409" w:author="Mohammad ABDI ABYANEH" w:date="2021-11-16T17:08:00Z"/>
              </w:rPr>
            </w:pPr>
            <w:del w:id="410" w:author="Mohammad ABDI ABYANEH" w:date="2021-11-16T17:08:00Z">
              <w:r w:rsidRPr="001D386E" w:rsidDel="00AB6342">
                <w:delText>(dBm)</w:delText>
              </w:r>
            </w:del>
          </w:p>
        </w:tc>
        <w:tc>
          <w:tcPr>
            <w:tcW w:w="768" w:type="dxa"/>
            <w:shd w:val="clear" w:color="auto" w:fill="auto"/>
            <w:vAlign w:val="center"/>
          </w:tcPr>
          <w:p w14:paraId="5961A2D0" w14:textId="5C05D48E" w:rsidR="00985EEE" w:rsidRPr="001D386E" w:rsidDel="00AB6342" w:rsidRDefault="00985EEE" w:rsidP="00151991">
            <w:pPr>
              <w:pStyle w:val="TAH"/>
              <w:rPr>
                <w:del w:id="411" w:author="Mohammad ABDI ABYANEH" w:date="2021-11-16T17:08:00Z"/>
              </w:rPr>
            </w:pPr>
            <w:del w:id="412" w:author="Mohammad ABDI ABYANEH" w:date="2021-11-16T17:08:00Z">
              <w:r w:rsidRPr="001D386E" w:rsidDel="00AB6342">
                <w:delText>5 MHz</w:delText>
              </w:r>
            </w:del>
          </w:p>
          <w:p w14:paraId="11AFEE2A" w14:textId="42BCCA0B" w:rsidR="00985EEE" w:rsidRPr="001D386E" w:rsidDel="00AB6342" w:rsidRDefault="00985EEE" w:rsidP="00151991">
            <w:pPr>
              <w:pStyle w:val="TAH"/>
              <w:rPr>
                <w:del w:id="413" w:author="Mohammad ABDI ABYANEH" w:date="2021-11-16T17:08:00Z"/>
              </w:rPr>
            </w:pPr>
            <w:del w:id="414" w:author="Mohammad ABDI ABYANEH" w:date="2021-11-16T17:08:00Z">
              <w:r w:rsidRPr="001D386E" w:rsidDel="00AB6342">
                <w:delText>(dBm)</w:delText>
              </w:r>
            </w:del>
          </w:p>
        </w:tc>
        <w:tc>
          <w:tcPr>
            <w:tcW w:w="885" w:type="dxa"/>
            <w:shd w:val="clear" w:color="auto" w:fill="auto"/>
            <w:vAlign w:val="center"/>
          </w:tcPr>
          <w:p w14:paraId="25508A9D" w14:textId="14A49509" w:rsidR="00985EEE" w:rsidRPr="001D386E" w:rsidDel="00AB6342" w:rsidRDefault="00985EEE" w:rsidP="00151991">
            <w:pPr>
              <w:pStyle w:val="TAH"/>
              <w:rPr>
                <w:del w:id="415" w:author="Mohammad ABDI ABYANEH" w:date="2021-11-16T17:08:00Z"/>
              </w:rPr>
            </w:pPr>
            <w:del w:id="416" w:author="Mohammad ABDI ABYANEH" w:date="2021-11-16T17:08:00Z">
              <w:r w:rsidRPr="001D386E" w:rsidDel="00AB6342">
                <w:delText>10 MHz</w:delText>
              </w:r>
            </w:del>
          </w:p>
          <w:p w14:paraId="1DE27C35" w14:textId="6A59669F" w:rsidR="00985EEE" w:rsidRPr="001D386E" w:rsidDel="00AB6342" w:rsidRDefault="00985EEE" w:rsidP="00151991">
            <w:pPr>
              <w:pStyle w:val="TAH"/>
              <w:rPr>
                <w:del w:id="417" w:author="Mohammad ABDI ABYANEH" w:date="2021-11-16T17:08:00Z"/>
              </w:rPr>
            </w:pPr>
            <w:del w:id="418" w:author="Mohammad ABDI ABYANEH" w:date="2021-11-16T17:08:00Z">
              <w:r w:rsidRPr="001D386E" w:rsidDel="00AB6342">
                <w:delText>(dBm)</w:delText>
              </w:r>
            </w:del>
          </w:p>
        </w:tc>
        <w:tc>
          <w:tcPr>
            <w:tcW w:w="859" w:type="dxa"/>
            <w:shd w:val="clear" w:color="auto" w:fill="auto"/>
            <w:vAlign w:val="center"/>
          </w:tcPr>
          <w:p w14:paraId="14C3C88F" w14:textId="06D42FE4" w:rsidR="00985EEE" w:rsidRPr="001D386E" w:rsidDel="00AB6342" w:rsidRDefault="00985EEE" w:rsidP="00151991">
            <w:pPr>
              <w:pStyle w:val="TAH"/>
              <w:rPr>
                <w:del w:id="419" w:author="Mohammad ABDI ABYANEH" w:date="2021-11-16T17:08:00Z"/>
              </w:rPr>
            </w:pPr>
            <w:del w:id="420" w:author="Mohammad ABDI ABYANEH" w:date="2021-11-16T17:08:00Z">
              <w:r w:rsidRPr="001D386E" w:rsidDel="00AB6342">
                <w:delText>15 MHz</w:delText>
              </w:r>
            </w:del>
          </w:p>
          <w:p w14:paraId="35F1DE7B" w14:textId="07224631" w:rsidR="00985EEE" w:rsidRPr="001D386E" w:rsidDel="00AB6342" w:rsidRDefault="00985EEE" w:rsidP="00151991">
            <w:pPr>
              <w:pStyle w:val="TAH"/>
              <w:rPr>
                <w:del w:id="421" w:author="Mohammad ABDI ABYANEH" w:date="2021-11-16T17:08:00Z"/>
              </w:rPr>
            </w:pPr>
            <w:del w:id="422" w:author="Mohammad ABDI ABYANEH" w:date="2021-11-16T17:08:00Z">
              <w:r w:rsidRPr="001D386E" w:rsidDel="00AB6342">
                <w:delText>(dBm)</w:delText>
              </w:r>
            </w:del>
          </w:p>
        </w:tc>
        <w:tc>
          <w:tcPr>
            <w:tcW w:w="900" w:type="dxa"/>
            <w:shd w:val="clear" w:color="auto" w:fill="auto"/>
            <w:vAlign w:val="center"/>
          </w:tcPr>
          <w:p w14:paraId="1AF0E7EE" w14:textId="0C2F7F30" w:rsidR="00985EEE" w:rsidRPr="001D386E" w:rsidDel="00AB6342" w:rsidRDefault="00985EEE" w:rsidP="00151991">
            <w:pPr>
              <w:pStyle w:val="TAH"/>
              <w:rPr>
                <w:del w:id="423" w:author="Mohammad ABDI ABYANEH" w:date="2021-11-16T17:08:00Z"/>
              </w:rPr>
            </w:pPr>
            <w:del w:id="424" w:author="Mohammad ABDI ABYANEH" w:date="2021-11-16T17:08:00Z">
              <w:r w:rsidRPr="001D386E" w:rsidDel="00AB6342">
                <w:delText>20 MHz</w:delText>
              </w:r>
            </w:del>
          </w:p>
          <w:p w14:paraId="26FE67BC" w14:textId="4AA832A6" w:rsidR="00985EEE" w:rsidRPr="001D386E" w:rsidDel="00AB6342" w:rsidRDefault="00985EEE" w:rsidP="00151991">
            <w:pPr>
              <w:pStyle w:val="TAH"/>
              <w:rPr>
                <w:del w:id="425" w:author="Mohammad ABDI ABYANEH" w:date="2021-11-16T17:08:00Z"/>
              </w:rPr>
            </w:pPr>
            <w:del w:id="426" w:author="Mohammad ABDI ABYANEH" w:date="2021-11-16T17:08:00Z">
              <w:r w:rsidRPr="001D386E" w:rsidDel="00AB6342">
                <w:delText>(dBm)</w:delText>
              </w:r>
            </w:del>
          </w:p>
        </w:tc>
        <w:tc>
          <w:tcPr>
            <w:tcW w:w="839" w:type="dxa"/>
            <w:shd w:val="clear" w:color="auto" w:fill="auto"/>
            <w:vAlign w:val="center"/>
          </w:tcPr>
          <w:p w14:paraId="08DE5BB6" w14:textId="2D72AD8D" w:rsidR="00985EEE" w:rsidRPr="001D386E" w:rsidDel="00AB6342" w:rsidRDefault="00985EEE" w:rsidP="00151991">
            <w:pPr>
              <w:pStyle w:val="TAH"/>
              <w:rPr>
                <w:del w:id="427" w:author="Mohammad ABDI ABYANEH" w:date="2021-11-16T17:08:00Z"/>
              </w:rPr>
            </w:pPr>
            <w:del w:id="428" w:author="Mohammad ABDI ABYANEH" w:date="2021-11-16T17:08:00Z">
              <w:r w:rsidRPr="001D386E" w:rsidDel="00AB6342">
                <w:delText>Duplex mode</w:delText>
              </w:r>
            </w:del>
          </w:p>
        </w:tc>
      </w:tr>
      <w:tr w:rsidR="00985EEE" w:rsidRPr="001D386E" w:rsidDel="00AB6342" w14:paraId="07A30479" w14:textId="4C45BCAC" w:rsidTr="00151991">
        <w:tblPrEx>
          <w:tblLook w:val="04A0" w:firstRow="1" w:lastRow="0" w:firstColumn="1" w:lastColumn="0" w:noHBand="0" w:noVBand="1"/>
        </w:tblPrEx>
        <w:trPr>
          <w:trHeight w:val="255"/>
          <w:del w:id="429" w:author="Mohammad ABDI ABYANEH" w:date="2021-11-16T17:08:00Z"/>
        </w:trPr>
        <w:tc>
          <w:tcPr>
            <w:tcW w:w="1843" w:type="dxa"/>
            <w:vMerge w:val="restart"/>
            <w:tcBorders>
              <w:top w:val="single" w:sz="4" w:space="0" w:color="auto"/>
              <w:left w:val="single" w:sz="4" w:space="0" w:color="auto"/>
              <w:right w:val="single" w:sz="4" w:space="0" w:color="auto"/>
            </w:tcBorders>
            <w:vAlign w:val="center"/>
          </w:tcPr>
          <w:p w14:paraId="6B74EB9F" w14:textId="19C8114C" w:rsidR="00985EEE" w:rsidRPr="001D386E" w:rsidDel="00AB6342" w:rsidRDefault="00985EEE" w:rsidP="00151991">
            <w:pPr>
              <w:pStyle w:val="TAC"/>
              <w:rPr>
                <w:del w:id="430" w:author="Mohammad ABDI ABYANEH" w:date="2021-11-16T17:08:00Z"/>
              </w:rPr>
            </w:pPr>
            <w:del w:id="431" w:author="Mohammad ABDI ABYANEH" w:date="2021-11-16T17:08:00Z">
              <w:r w:rsidDel="00AB6342">
                <w:rPr>
                  <w:lang w:eastAsia="zh-CN"/>
                </w:rPr>
                <w:delText>CA_20</w:delText>
              </w:r>
              <w:r w:rsidRPr="001D386E" w:rsidDel="00AB6342">
                <w:rPr>
                  <w:lang w:eastAsia="zh-CN"/>
                </w:rPr>
                <w:delText>A-</w:delText>
              </w:r>
              <w:r w:rsidDel="00AB6342">
                <w:rPr>
                  <w:lang w:eastAsia="zh-CN"/>
                </w:rPr>
                <w:delText>28A-</w:delText>
              </w:r>
              <w:r w:rsidRPr="001D386E" w:rsidDel="00AB6342">
                <w:rPr>
                  <w:lang w:eastAsia="zh-CN"/>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7F802F4A" w14:textId="29F6597B" w:rsidR="00985EEE" w:rsidRPr="001D386E" w:rsidDel="00AB6342" w:rsidRDefault="00985EEE" w:rsidP="00151991">
            <w:pPr>
              <w:pStyle w:val="TAC"/>
              <w:rPr>
                <w:del w:id="432" w:author="Mohammad ABDI ABYANEH" w:date="2021-11-16T17:08:00Z"/>
              </w:rPr>
            </w:pPr>
            <w:del w:id="433" w:author="Mohammad ABDI ABYANEH" w:date="2021-11-16T17:08:00Z">
              <w:r w:rsidDel="00AB6342">
                <w:rPr>
                  <w:rFonts w:hint="eastAsia"/>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3A325E3" w14:textId="6AD399B3" w:rsidR="00985EEE" w:rsidRPr="001D386E" w:rsidDel="00AB6342" w:rsidRDefault="00985EEE" w:rsidP="00151991">
            <w:pPr>
              <w:pStyle w:val="TAC"/>
              <w:rPr>
                <w:del w:id="434" w:author="Mohammad ABDI ABYANEH" w:date="2021-11-16T17:08:00Z"/>
              </w:rPr>
            </w:pPr>
          </w:p>
        </w:tc>
        <w:tc>
          <w:tcPr>
            <w:tcW w:w="887" w:type="dxa"/>
            <w:tcBorders>
              <w:top w:val="single" w:sz="4" w:space="0" w:color="auto"/>
              <w:left w:val="single" w:sz="4" w:space="0" w:color="auto"/>
              <w:bottom w:val="single" w:sz="4" w:space="0" w:color="auto"/>
              <w:right w:val="single" w:sz="4" w:space="0" w:color="auto"/>
            </w:tcBorders>
            <w:vAlign w:val="center"/>
          </w:tcPr>
          <w:p w14:paraId="54F166FB" w14:textId="52BC55F2" w:rsidR="00985EEE" w:rsidRPr="001D386E" w:rsidDel="00AB6342" w:rsidRDefault="00985EEE" w:rsidP="00151991">
            <w:pPr>
              <w:pStyle w:val="TAC"/>
              <w:rPr>
                <w:del w:id="435" w:author="Mohammad ABDI ABYANEH" w:date="2021-11-16T17:08:00Z"/>
              </w:rPr>
            </w:pPr>
          </w:p>
        </w:tc>
        <w:tc>
          <w:tcPr>
            <w:tcW w:w="768" w:type="dxa"/>
            <w:tcBorders>
              <w:top w:val="single" w:sz="4" w:space="0" w:color="auto"/>
              <w:left w:val="single" w:sz="4" w:space="0" w:color="auto"/>
              <w:bottom w:val="single" w:sz="4" w:space="0" w:color="auto"/>
              <w:right w:val="single" w:sz="4" w:space="0" w:color="auto"/>
            </w:tcBorders>
            <w:vAlign w:val="center"/>
          </w:tcPr>
          <w:p w14:paraId="4C088C37" w14:textId="34A0E4BF" w:rsidR="00985EEE" w:rsidRPr="001D386E" w:rsidDel="00AB6342" w:rsidRDefault="00985EEE" w:rsidP="00151991">
            <w:pPr>
              <w:pStyle w:val="TAC"/>
              <w:rPr>
                <w:del w:id="436" w:author="Mohammad ABDI ABYANEH" w:date="2021-11-16T17:08:00Z"/>
                <w:rFonts w:eastAsia="Calibri"/>
              </w:rPr>
            </w:pPr>
            <w:del w:id="437" w:author="Mohammad ABDI ABYANEH" w:date="2021-11-16T17:08:00Z">
              <w:r w:rsidRPr="001D386E" w:rsidDel="00AB6342">
                <w:delText>-97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7EF7FC6F" w14:textId="58F42E08" w:rsidR="00985EEE" w:rsidRPr="001D386E" w:rsidDel="00AB6342" w:rsidRDefault="00985EEE" w:rsidP="00151991">
            <w:pPr>
              <w:pStyle w:val="TAC"/>
              <w:rPr>
                <w:del w:id="438" w:author="Mohammad ABDI ABYANEH" w:date="2021-11-16T17:08:00Z"/>
                <w:rFonts w:eastAsia="Calibri"/>
              </w:rPr>
            </w:pPr>
            <w:del w:id="439" w:author="Mohammad ABDI ABYANEH" w:date="2021-11-16T17:08:00Z">
              <w:r w:rsidRPr="001D386E" w:rsidDel="00AB6342">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A9C2218" w14:textId="782F4339" w:rsidR="00985EEE" w:rsidRPr="001D386E" w:rsidDel="00AB6342" w:rsidRDefault="00985EEE" w:rsidP="00151991">
            <w:pPr>
              <w:pStyle w:val="TAC"/>
              <w:rPr>
                <w:del w:id="440" w:author="Mohammad ABDI ABYANEH" w:date="2021-11-16T17:08:00Z"/>
                <w:rFonts w:eastAsia="Calibri"/>
              </w:rPr>
            </w:pPr>
            <w:del w:id="441" w:author="Mohammad ABDI ABYANEH" w:date="2021-11-16T17:08:00Z">
              <w:r w:rsidRPr="001D386E" w:rsidDel="00AB6342">
                <w:delText>-91.2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2D49843" w14:textId="6281BFDB" w:rsidR="00985EEE" w:rsidRPr="001D386E" w:rsidDel="00AB6342" w:rsidRDefault="00985EEE" w:rsidP="00151991">
            <w:pPr>
              <w:pStyle w:val="TAC"/>
              <w:rPr>
                <w:del w:id="442" w:author="Mohammad ABDI ABYANEH" w:date="2021-11-16T17:08:00Z"/>
                <w:rFonts w:eastAsia="Calibri"/>
              </w:rPr>
            </w:pPr>
            <w:del w:id="443" w:author="Mohammad ABDI ABYANEH" w:date="2021-11-16T17:08:00Z">
              <w:r w:rsidRPr="001D386E" w:rsidDel="00AB6342">
                <w:delText>-90</w:delText>
              </w:r>
            </w:del>
          </w:p>
        </w:tc>
        <w:tc>
          <w:tcPr>
            <w:tcW w:w="839" w:type="dxa"/>
            <w:vMerge w:val="restart"/>
            <w:tcBorders>
              <w:top w:val="single" w:sz="4" w:space="0" w:color="auto"/>
              <w:left w:val="single" w:sz="4" w:space="0" w:color="auto"/>
              <w:right w:val="single" w:sz="4" w:space="0" w:color="auto"/>
            </w:tcBorders>
            <w:vAlign w:val="center"/>
          </w:tcPr>
          <w:p w14:paraId="50E1F5E4" w14:textId="68136CE7" w:rsidR="00985EEE" w:rsidRPr="001D386E" w:rsidDel="00AB6342" w:rsidRDefault="00985EEE" w:rsidP="00151991">
            <w:pPr>
              <w:pStyle w:val="TAC"/>
              <w:rPr>
                <w:del w:id="444" w:author="Mohammad ABDI ABYANEH" w:date="2021-11-16T17:08:00Z"/>
              </w:rPr>
            </w:pPr>
            <w:del w:id="445" w:author="Mohammad ABDI ABYANEH" w:date="2021-11-16T17:08:00Z">
              <w:r w:rsidRPr="001D386E" w:rsidDel="00AB6342">
                <w:delText>FDD</w:delText>
              </w:r>
            </w:del>
          </w:p>
        </w:tc>
      </w:tr>
      <w:tr w:rsidR="00985EEE" w:rsidRPr="001D386E" w:rsidDel="00AB6342" w14:paraId="64345F06" w14:textId="459827CF" w:rsidTr="00151991">
        <w:tblPrEx>
          <w:tblLook w:val="04A0" w:firstRow="1" w:lastRow="0" w:firstColumn="1" w:lastColumn="0" w:noHBand="0" w:noVBand="1"/>
        </w:tblPrEx>
        <w:trPr>
          <w:trHeight w:val="255"/>
          <w:del w:id="446" w:author="Mohammad ABDI ABYANEH" w:date="2021-11-16T17:08:00Z"/>
        </w:trPr>
        <w:tc>
          <w:tcPr>
            <w:tcW w:w="1843" w:type="dxa"/>
            <w:vMerge/>
            <w:tcBorders>
              <w:left w:val="single" w:sz="4" w:space="0" w:color="auto"/>
              <w:right w:val="single" w:sz="4" w:space="0" w:color="auto"/>
            </w:tcBorders>
            <w:vAlign w:val="center"/>
          </w:tcPr>
          <w:p w14:paraId="13EF44DD" w14:textId="2A63FBC3" w:rsidR="00985EEE" w:rsidRPr="001D386E" w:rsidDel="00AB6342" w:rsidRDefault="00985EEE" w:rsidP="00151991">
            <w:pPr>
              <w:pStyle w:val="TAC"/>
              <w:rPr>
                <w:del w:id="447" w:author="Mohammad ABDI ABYANEH" w:date="2021-11-16T17:08: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D31A0E2" w14:textId="11589686" w:rsidR="00985EEE" w:rsidRPr="001D386E" w:rsidDel="00AB6342" w:rsidRDefault="00985EEE" w:rsidP="00151991">
            <w:pPr>
              <w:pStyle w:val="TAC"/>
              <w:rPr>
                <w:del w:id="448" w:author="Mohammad ABDI ABYANEH" w:date="2021-11-16T17:08:00Z"/>
              </w:rPr>
            </w:pPr>
            <w:del w:id="449" w:author="Mohammad ABDI ABYANEH" w:date="2021-11-16T17:08:00Z">
              <w:r w:rsidRPr="001D386E" w:rsidDel="00AB6342">
                <w:rPr>
                  <w:rFonts w:hint="eastAsia"/>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3F5ECB2" w14:textId="0E933AFF" w:rsidR="00985EEE" w:rsidRPr="001D386E" w:rsidDel="00AB6342" w:rsidRDefault="00985EEE" w:rsidP="00151991">
            <w:pPr>
              <w:pStyle w:val="TAC"/>
              <w:rPr>
                <w:del w:id="450" w:author="Mohammad ABDI ABYANEH" w:date="2021-11-16T17:08:00Z"/>
              </w:rPr>
            </w:pPr>
          </w:p>
        </w:tc>
        <w:tc>
          <w:tcPr>
            <w:tcW w:w="887" w:type="dxa"/>
            <w:tcBorders>
              <w:top w:val="single" w:sz="4" w:space="0" w:color="auto"/>
              <w:left w:val="single" w:sz="4" w:space="0" w:color="auto"/>
              <w:bottom w:val="single" w:sz="4" w:space="0" w:color="auto"/>
              <w:right w:val="single" w:sz="4" w:space="0" w:color="auto"/>
            </w:tcBorders>
            <w:vAlign w:val="center"/>
          </w:tcPr>
          <w:p w14:paraId="1C864667" w14:textId="414AF179" w:rsidR="00985EEE" w:rsidRPr="001D386E" w:rsidDel="00AB6342" w:rsidRDefault="00985EEE" w:rsidP="00151991">
            <w:pPr>
              <w:pStyle w:val="TAC"/>
              <w:rPr>
                <w:del w:id="451" w:author="Mohammad ABDI ABYANEH" w:date="2021-11-16T17:08:00Z"/>
              </w:rPr>
            </w:pPr>
          </w:p>
        </w:tc>
        <w:tc>
          <w:tcPr>
            <w:tcW w:w="768" w:type="dxa"/>
            <w:tcBorders>
              <w:top w:val="single" w:sz="4" w:space="0" w:color="auto"/>
              <w:left w:val="single" w:sz="4" w:space="0" w:color="auto"/>
              <w:bottom w:val="single" w:sz="4" w:space="0" w:color="auto"/>
              <w:right w:val="single" w:sz="4" w:space="0" w:color="auto"/>
            </w:tcBorders>
            <w:vAlign w:val="center"/>
          </w:tcPr>
          <w:p w14:paraId="664799CF" w14:textId="756A2C2B" w:rsidR="00985EEE" w:rsidRPr="001D386E" w:rsidDel="00AB6342" w:rsidRDefault="00985EEE" w:rsidP="00151991">
            <w:pPr>
              <w:pStyle w:val="TAC"/>
              <w:rPr>
                <w:del w:id="452" w:author="Mohammad ABDI ABYANEH" w:date="2021-11-16T17:08:00Z"/>
              </w:rPr>
            </w:pPr>
            <w:del w:id="453" w:author="Mohammad ABDI ABYANEH" w:date="2021-11-16T17:08:00Z">
              <w:r w:rsidRPr="001D386E" w:rsidDel="00AB6342">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3E48379" w14:textId="36E736EC" w:rsidR="00985EEE" w:rsidRPr="001D386E" w:rsidDel="00AB6342" w:rsidRDefault="00985EEE" w:rsidP="00151991">
            <w:pPr>
              <w:pStyle w:val="TAC"/>
              <w:rPr>
                <w:del w:id="454" w:author="Mohammad ABDI ABYANEH" w:date="2021-11-16T17:08:00Z"/>
              </w:rPr>
            </w:pPr>
            <w:del w:id="455" w:author="Mohammad ABDI ABYANEH" w:date="2021-11-16T17:08:00Z">
              <w:r w:rsidRPr="001D386E" w:rsidDel="00AB6342">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0949AAA" w14:textId="3C1E5B3D" w:rsidR="00985EEE" w:rsidRPr="001D386E" w:rsidDel="00AB6342" w:rsidRDefault="00985EEE" w:rsidP="00151991">
            <w:pPr>
              <w:pStyle w:val="TAC"/>
              <w:rPr>
                <w:del w:id="456" w:author="Mohammad ABDI ABYANEH" w:date="2021-11-16T17:08:00Z"/>
              </w:rPr>
            </w:pPr>
            <w:del w:id="457" w:author="Mohammad ABDI ABYANEH" w:date="2021-11-16T17:08:00Z">
              <w:r w:rsidRPr="001D386E" w:rsidDel="00AB6342">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FFE4033" w14:textId="37806DA6" w:rsidR="00985EEE" w:rsidRPr="001D386E" w:rsidDel="00AB6342" w:rsidRDefault="00985EEE" w:rsidP="00151991">
            <w:pPr>
              <w:pStyle w:val="TAC"/>
              <w:rPr>
                <w:del w:id="458" w:author="Mohammad ABDI ABYANEH" w:date="2021-11-16T17:08:00Z"/>
              </w:rPr>
            </w:pPr>
            <w:del w:id="459" w:author="Mohammad ABDI ABYANEH" w:date="2021-11-16T17:08:00Z">
              <w:r w:rsidRPr="001D386E" w:rsidDel="00AB6342">
                <w:delText>-94</w:delText>
              </w:r>
            </w:del>
          </w:p>
        </w:tc>
        <w:tc>
          <w:tcPr>
            <w:tcW w:w="839" w:type="dxa"/>
            <w:vMerge/>
            <w:tcBorders>
              <w:left w:val="single" w:sz="4" w:space="0" w:color="auto"/>
              <w:right w:val="single" w:sz="4" w:space="0" w:color="auto"/>
            </w:tcBorders>
            <w:vAlign w:val="center"/>
          </w:tcPr>
          <w:p w14:paraId="07F1D992" w14:textId="54FB3E76" w:rsidR="00985EEE" w:rsidRPr="001D386E" w:rsidDel="00AB6342" w:rsidRDefault="00985EEE" w:rsidP="00151991">
            <w:pPr>
              <w:pStyle w:val="TAC"/>
              <w:rPr>
                <w:del w:id="460" w:author="Mohammad ABDI ABYANEH" w:date="2021-11-16T17:08:00Z"/>
              </w:rPr>
            </w:pPr>
          </w:p>
        </w:tc>
      </w:tr>
    </w:tbl>
    <w:p w14:paraId="482E50BB" w14:textId="793BFC19" w:rsidR="00985EEE" w:rsidDel="00AB6342" w:rsidRDefault="00985EEE" w:rsidP="00985EEE">
      <w:pPr>
        <w:rPr>
          <w:del w:id="461" w:author="Mohammad ABDI ABYANEH" w:date="2021-11-16T17:08:00Z"/>
          <w:rFonts w:ascii="Arial" w:hAnsi="Arial" w:cs="Arial"/>
          <w:lang w:eastAsia="zh-CN"/>
        </w:rPr>
      </w:pPr>
    </w:p>
    <w:p w14:paraId="0D434B5D" w14:textId="7CD27EB3" w:rsidR="00AB6342" w:rsidRDefault="00AB6342" w:rsidP="00985EEE">
      <w:pPr>
        <w:rPr>
          <w:ins w:id="462" w:author="Mohammad ABDI ABYANEH" w:date="2021-11-16T17:08:00Z"/>
          <w:rFonts w:ascii="Arial" w:hAnsi="Arial" w:cs="Arial"/>
          <w:lang w:eastAsia="zh-CN"/>
        </w:rPr>
      </w:pPr>
      <w:ins w:id="463" w:author="Mohammad ABDI ABYANEH" w:date="2021-11-16T17:09:00Z">
        <w:r w:rsidRPr="00AB6342">
          <w:rPr>
            <w:rFonts w:ascii="Arial" w:hAnsi="Arial" w:cs="Arial"/>
            <w:lang w:eastAsia="zh-CN"/>
          </w:rPr>
          <w:t>There are no MSD requirements needed for CA_20A-28A-32A.</w:t>
        </w:r>
      </w:ins>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lastRenderedPageBreak/>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lastRenderedPageBreak/>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lastRenderedPageBreak/>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464" w:name="OLE_LINK45"/>
      <w:bookmarkStart w:id="465" w:name="OLE_LINK46"/>
      <w:bookmarkStart w:id="466" w:name="OLE_LINK47"/>
      <w:bookmarkStart w:id="467" w:name="OLE_LINK48"/>
      <w:bookmarkStart w:id="468" w:name="OLE_LINK49"/>
      <w:bookmarkStart w:id="469" w:name="OLE_LINK50"/>
      <w:bookmarkStart w:id="470"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471" w:name="OLE_LINK3"/>
      <w:bookmarkEnd w:id="464"/>
      <w:bookmarkEnd w:id="465"/>
      <w:bookmarkEnd w:id="466"/>
      <w:bookmarkEnd w:id="467"/>
      <w:bookmarkEnd w:id="468"/>
      <w:bookmarkEnd w:id="469"/>
      <w:bookmarkEnd w:id="470"/>
      <w:r>
        <w:rPr>
          <w:lang w:val="en-US"/>
        </w:rPr>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lastRenderedPageBreak/>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471"/>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472" w:name="OLE_LINK4"/>
      <w:r>
        <w:rPr>
          <w:lang w:val="en-US"/>
        </w:rPr>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Heading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472"/>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473" w:name="OLE_LINK5"/>
      <w:r>
        <w:rPr>
          <w:lang w:val="en-US"/>
        </w:rPr>
        <w:lastRenderedPageBreak/>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Heading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473"/>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474"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Heading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r>
        <w:lastRenderedPageBreak/>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474"/>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Heading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r>
        <w:rPr>
          <w:lang w:val="en-US"/>
        </w:rPr>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Heading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r>
        <w:rPr>
          <w:lang w:val="en-US"/>
        </w:rPr>
        <w:lastRenderedPageBreak/>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Heading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r>
        <w:rPr>
          <w:lang w:val="en-US"/>
        </w:rPr>
        <w:lastRenderedPageBreak/>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Heading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3FAA1065" w14:textId="77777777" w:rsidR="00AB6342" w:rsidRPr="00616096" w:rsidRDefault="00AB6342" w:rsidP="00AB6342">
      <w:pPr>
        <w:pStyle w:val="Heading2"/>
        <w:rPr>
          <w:ins w:id="475" w:author="Mohammad ABDI ABYANEH" w:date="2021-11-16T17:11:00Z"/>
          <w:rFonts w:ascii="Calibri" w:hAnsi="Calibri"/>
          <w:sz w:val="22"/>
          <w:szCs w:val="22"/>
          <w:lang w:val="en-US" w:eastAsia="zh-CN"/>
        </w:rPr>
      </w:pPr>
      <w:bookmarkStart w:id="476" w:name="_Toc518568268"/>
      <w:bookmarkStart w:id="477" w:name="_Toc528139548"/>
      <w:bookmarkStart w:id="478" w:name="_Toc419192428"/>
      <w:bookmarkStart w:id="479" w:name="_Toc471215911"/>
      <w:bookmarkStart w:id="480" w:name="_Toc471215512"/>
      <w:bookmarkStart w:id="481" w:name="_Toc471215301"/>
      <w:bookmarkStart w:id="482" w:name="_Toc461628192"/>
      <w:bookmarkStart w:id="483" w:name="_Toc458001985"/>
      <w:bookmarkStart w:id="484" w:name="_Toc453320144"/>
      <w:bookmarkStart w:id="485" w:name="_Toc491864160"/>
      <w:bookmarkStart w:id="486" w:name="_Toc491864263"/>
      <w:bookmarkStart w:id="487" w:name="_Toc491864331"/>
      <w:bookmarkStart w:id="488" w:name="_Toc515610305"/>
      <w:ins w:id="489" w:author="Mohammad ABDI ABYANEH" w:date="2021-11-16T17:11:00Z">
        <w:r w:rsidRPr="00616096">
          <w:rPr>
            <w:lang w:val="en-US"/>
          </w:rPr>
          <w:lastRenderedPageBreak/>
          <w:t>5.</w:t>
        </w:r>
        <w:r>
          <w:rPr>
            <w:lang w:val="en-US"/>
          </w:rPr>
          <w:t>25</w:t>
        </w:r>
        <w:r w:rsidRPr="00616096">
          <w:rPr>
            <w:rFonts w:ascii="Calibri" w:hAnsi="Calibri"/>
            <w:sz w:val="22"/>
            <w:szCs w:val="22"/>
            <w:lang w:val="en-US" w:eastAsia="sv-SE"/>
          </w:rPr>
          <w:tab/>
        </w:r>
        <w:bookmarkEnd w:id="476"/>
        <w:bookmarkEnd w:id="477"/>
        <w:r w:rsidRPr="00964A62">
          <w:rPr>
            <w:rFonts w:eastAsia="MS Mincho" w:cs="Arial"/>
            <w:lang w:eastAsia="ja-JP"/>
          </w:rPr>
          <w:t>CA_</w:t>
        </w:r>
        <w:r>
          <w:rPr>
            <w:rFonts w:eastAsia="MS Mincho" w:cs="Arial"/>
            <w:lang w:eastAsia="ja-JP"/>
          </w:rPr>
          <w:t>7-38-66</w:t>
        </w:r>
      </w:ins>
    </w:p>
    <w:p w14:paraId="7A43D825" w14:textId="77777777" w:rsidR="00AB6342" w:rsidRDefault="00AB6342" w:rsidP="00AB6342">
      <w:pPr>
        <w:pStyle w:val="Heading3"/>
        <w:rPr>
          <w:ins w:id="490" w:author="Mohammad ABDI ABYANEH" w:date="2021-11-16T17:11:00Z"/>
          <w:rFonts w:eastAsia="MS Mincho"/>
          <w:lang w:val="en-US"/>
        </w:rPr>
      </w:pPr>
      <w:bookmarkStart w:id="491" w:name="_Toc528139549"/>
      <w:ins w:id="492" w:author="Mohammad ABDI ABYANEH" w:date="2021-11-16T17:11:00Z">
        <w:r>
          <w:rPr>
            <w:rFonts w:eastAsia="MS Mincho"/>
            <w:lang w:val="en-US"/>
          </w:rPr>
          <w:t>5.25.1</w:t>
        </w:r>
        <w:r>
          <w:rPr>
            <w:rFonts w:eastAsia="MS Mincho"/>
            <w:lang w:val="en-US"/>
          </w:rPr>
          <w:tab/>
          <w:t>Channel bandwidths per operating band for CA</w:t>
        </w:r>
        <w:bookmarkEnd w:id="491"/>
      </w:ins>
    </w:p>
    <w:p w14:paraId="17C7F20A" w14:textId="77777777" w:rsidR="00AB6342" w:rsidRPr="00E26D10" w:rsidRDefault="00AB6342" w:rsidP="00AB6342">
      <w:pPr>
        <w:pStyle w:val="TH"/>
        <w:rPr>
          <w:ins w:id="493" w:author="Mohammad ABDI ABYANEH" w:date="2021-11-16T17:11:00Z"/>
          <w:lang w:val="en-US" w:eastAsia="zh-CN"/>
        </w:rPr>
      </w:pPr>
      <w:ins w:id="494" w:author="Mohammad ABDI ABYANEH" w:date="2021-11-16T17:11:00Z">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ins w:id="495" w:author="Mohammad ABDI ABYANEH" w:date="2021-11-16T17:11:00Z"/>
        </w:trPr>
        <w:tc>
          <w:tcPr>
            <w:tcW w:w="9620" w:type="dxa"/>
            <w:gridSpan w:val="11"/>
            <w:shd w:val="clear" w:color="auto" w:fill="auto"/>
            <w:hideMark/>
          </w:tcPr>
          <w:p w14:paraId="6C9D2101" w14:textId="77777777" w:rsidR="00AB6342" w:rsidRPr="00E26D10" w:rsidRDefault="00AB6342" w:rsidP="00AB6342">
            <w:pPr>
              <w:pStyle w:val="TAH"/>
              <w:rPr>
                <w:ins w:id="496" w:author="Mohammad ABDI ABYANEH" w:date="2021-11-16T17:11:00Z"/>
                <w:sz w:val="20"/>
              </w:rPr>
            </w:pPr>
            <w:ins w:id="497" w:author="Mohammad ABDI ABYANEH" w:date="2021-11-16T17:11:00Z">
              <w:r w:rsidRPr="00E26D10">
                <w:t>E-UTRA CA configuration / Bandwidth combination set</w:t>
              </w:r>
            </w:ins>
          </w:p>
        </w:tc>
      </w:tr>
      <w:tr w:rsidR="00AB6342" w:rsidRPr="00E26D10" w14:paraId="3817AF2C" w14:textId="77777777" w:rsidTr="00AB6342">
        <w:trPr>
          <w:trHeight w:val="441"/>
          <w:jc w:val="center"/>
          <w:ins w:id="498" w:author="Mohammad ABDI ABYANEH" w:date="2021-11-16T17:11:00Z"/>
        </w:trPr>
        <w:tc>
          <w:tcPr>
            <w:tcW w:w="1396" w:type="dxa"/>
            <w:shd w:val="clear" w:color="auto" w:fill="auto"/>
            <w:hideMark/>
          </w:tcPr>
          <w:p w14:paraId="45DF9653" w14:textId="77777777" w:rsidR="00AB6342" w:rsidRPr="00E26D10" w:rsidRDefault="00AB6342" w:rsidP="00AB6342">
            <w:pPr>
              <w:pStyle w:val="TAH"/>
              <w:rPr>
                <w:ins w:id="499" w:author="Mohammad ABDI ABYANEH" w:date="2021-11-16T17:11:00Z"/>
              </w:rPr>
            </w:pPr>
            <w:ins w:id="500" w:author="Mohammad ABDI ABYANEH" w:date="2021-11-16T17:11:00Z">
              <w:r w:rsidRPr="00E26D10">
                <w:t>E-UTRA CA Configuration</w:t>
              </w:r>
            </w:ins>
          </w:p>
        </w:tc>
        <w:tc>
          <w:tcPr>
            <w:tcW w:w="1467" w:type="dxa"/>
            <w:shd w:val="clear" w:color="auto" w:fill="auto"/>
            <w:hideMark/>
          </w:tcPr>
          <w:p w14:paraId="2D96B76F" w14:textId="77777777" w:rsidR="00AB6342" w:rsidRPr="00E26D10" w:rsidRDefault="00AB6342" w:rsidP="00AB6342">
            <w:pPr>
              <w:pStyle w:val="TAH"/>
              <w:rPr>
                <w:ins w:id="501" w:author="Mohammad ABDI ABYANEH" w:date="2021-11-16T17:11:00Z"/>
              </w:rPr>
            </w:pPr>
            <w:ins w:id="502" w:author="Mohammad ABDI ABYANEH" w:date="2021-11-16T17:11:00Z">
              <w:r w:rsidRPr="00E26D10">
                <w:rPr>
                  <w:lang w:eastAsia="ja-JP"/>
                </w:rPr>
                <w:t xml:space="preserve">Uplink CA configurations </w:t>
              </w:r>
            </w:ins>
          </w:p>
        </w:tc>
        <w:tc>
          <w:tcPr>
            <w:tcW w:w="767" w:type="dxa"/>
            <w:shd w:val="clear" w:color="auto" w:fill="auto"/>
            <w:hideMark/>
          </w:tcPr>
          <w:p w14:paraId="0A07E988" w14:textId="77777777" w:rsidR="00AB6342" w:rsidRPr="00E26D10" w:rsidRDefault="00AB6342" w:rsidP="00AB6342">
            <w:pPr>
              <w:pStyle w:val="TAH"/>
              <w:rPr>
                <w:ins w:id="503" w:author="Mohammad ABDI ABYANEH" w:date="2021-11-16T17:11:00Z"/>
              </w:rPr>
            </w:pPr>
            <w:ins w:id="504" w:author="Mohammad ABDI ABYANEH" w:date="2021-11-16T17:11:00Z">
              <w:r w:rsidRPr="00E26D10">
                <w:t>E-UTRA Bands</w:t>
              </w:r>
            </w:ins>
          </w:p>
        </w:tc>
        <w:tc>
          <w:tcPr>
            <w:tcW w:w="586" w:type="dxa"/>
            <w:shd w:val="clear" w:color="auto" w:fill="auto"/>
            <w:hideMark/>
          </w:tcPr>
          <w:p w14:paraId="6C96AF77" w14:textId="77777777" w:rsidR="00AB6342" w:rsidRPr="00E26D10" w:rsidRDefault="00AB6342" w:rsidP="00AB6342">
            <w:pPr>
              <w:pStyle w:val="TAH"/>
              <w:rPr>
                <w:ins w:id="505" w:author="Mohammad ABDI ABYANEH" w:date="2021-11-16T17:11:00Z"/>
              </w:rPr>
            </w:pPr>
            <w:ins w:id="506" w:author="Mohammad ABDI ABYANEH" w:date="2021-11-16T17:11:00Z">
              <w:r w:rsidRPr="00E26D10">
                <w:t>1.4</w:t>
              </w:r>
              <w:r w:rsidRPr="00E26D10">
                <w:br/>
                <w:t>MHz</w:t>
              </w:r>
            </w:ins>
          </w:p>
        </w:tc>
        <w:tc>
          <w:tcPr>
            <w:tcW w:w="586" w:type="dxa"/>
            <w:shd w:val="clear" w:color="auto" w:fill="auto"/>
            <w:hideMark/>
          </w:tcPr>
          <w:p w14:paraId="6BD656BF" w14:textId="77777777" w:rsidR="00AB6342" w:rsidRPr="00E26D10" w:rsidRDefault="00AB6342" w:rsidP="00AB6342">
            <w:pPr>
              <w:pStyle w:val="TAH"/>
              <w:rPr>
                <w:ins w:id="507" w:author="Mohammad ABDI ABYANEH" w:date="2021-11-16T17:11:00Z"/>
              </w:rPr>
            </w:pPr>
            <w:ins w:id="508" w:author="Mohammad ABDI ABYANEH" w:date="2021-11-16T17:11:00Z">
              <w:r w:rsidRPr="00E26D10">
                <w:t>3</w:t>
              </w:r>
              <w:r w:rsidRPr="00E26D10">
                <w:br/>
                <w:t>MHz</w:t>
              </w:r>
            </w:ins>
          </w:p>
        </w:tc>
        <w:tc>
          <w:tcPr>
            <w:tcW w:w="586" w:type="dxa"/>
            <w:shd w:val="clear" w:color="auto" w:fill="auto"/>
            <w:hideMark/>
          </w:tcPr>
          <w:p w14:paraId="18CADA98" w14:textId="77777777" w:rsidR="00AB6342" w:rsidRPr="00E26D10" w:rsidRDefault="00AB6342" w:rsidP="00AB6342">
            <w:pPr>
              <w:pStyle w:val="TAH"/>
              <w:rPr>
                <w:ins w:id="509" w:author="Mohammad ABDI ABYANEH" w:date="2021-11-16T17:11:00Z"/>
              </w:rPr>
            </w:pPr>
            <w:ins w:id="510" w:author="Mohammad ABDI ABYANEH" w:date="2021-11-16T17:11:00Z">
              <w:r w:rsidRPr="00E26D10">
                <w:t>5</w:t>
              </w:r>
              <w:r w:rsidRPr="00E26D10">
                <w:br/>
                <w:t>MHz</w:t>
              </w:r>
            </w:ins>
          </w:p>
        </w:tc>
        <w:tc>
          <w:tcPr>
            <w:tcW w:w="586" w:type="dxa"/>
            <w:shd w:val="clear" w:color="auto" w:fill="auto"/>
            <w:hideMark/>
          </w:tcPr>
          <w:p w14:paraId="3930C0C7" w14:textId="77777777" w:rsidR="00AB6342" w:rsidRPr="00E26D10" w:rsidRDefault="00AB6342" w:rsidP="00AB6342">
            <w:pPr>
              <w:pStyle w:val="TAH"/>
              <w:rPr>
                <w:ins w:id="511" w:author="Mohammad ABDI ABYANEH" w:date="2021-11-16T17:11:00Z"/>
              </w:rPr>
            </w:pPr>
            <w:ins w:id="512" w:author="Mohammad ABDI ABYANEH" w:date="2021-11-16T17:11:00Z">
              <w:r w:rsidRPr="00E26D10">
                <w:t>10</w:t>
              </w:r>
              <w:r w:rsidRPr="00E26D10">
                <w:br/>
                <w:t>MHz</w:t>
              </w:r>
            </w:ins>
          </w:p>
        </w:tc>
        <w:tc>
          <w:tcPr>
            <w:tcW w:w="586" w:type="dxa"/>
            <w:shd w:val="clear" w:color="auto" w:fill="auto"/>
            <w:hideMark/>
          </w:tcPr>
          <w:p w14:paraId="1E6057AE" w14:textId="77777777" w:rsidR="00AB6342" w:rsidRPr="00E26D10" w:rsidRDefault="00AB6342" w:rsidP="00AB6342">
            <w:pPr>
              <w:pStyle w:val="TAH"/>
              <w:rPr>
                <w:ins w:id="513" w:author="Mohammad ABDI ABYANEH" w:date="2021-11-16T17:11:00Z"/>
              </w:rPr>
            </w:pPr>
            <w:ins w:id="514" w:author="Mohammad ABDI ABYANEH" w:date="2021-11-16T17:11:00Z">
              <w:r w:rsidRPr="00E26D10">
                <w:t>15</w:t>
              </w:r>
              <w:r w:rsidRPr="00E26D10">
                <w:br/>
                <w:t>MHz</w:t>
              </w:r>
            </w:ins>
          </w:p>
        </w:tc>
        <w:tc>
          <w:tcPr>
            <w:tcW w:w="586" w:type="dxa"/>
            <w:shd w:val="clear" w:color="auto" w:fill="auto"/>
            <w:hideMark/>
          </w:tcPr>
          <w:p w14:paraId="71106954" w14:textId="77777777" w:rsidR="00AB6342" w:rsidRPr="00E26D10" w:rsidRDefault="00AB6342" w:rsidP="00AB6342">
            <w:pPr>
              <w:pStyle w:val="TAH"/>
              <w:rPr>
                <w:ins w:id="515" w:author="Mohammad ABDI ABYANEH" w:date="2021-11-16T17:11:00Z"/>
              </w:rPr>
            </w:pPr>
            <w:ins w:id="516" w:author="Mohammad ABDI ABYANEH" w:date="2021-11-16T17:11:00Z">
              <w:r w:rsidRPr="00E26D10">
                <w:t>20</w:t>
              </w:r>
              <w:r w:rsidRPr="00E26D10">
                <w:br/>
                <w:t>MHz</w:t>
              </w:r>
            </w:ins>
          </w:p>
        </w:tc>
        <w:tc>
          <w:tcPr>
            <w:tcW w:w="1187" w:type="dxa"/>
            <w:shd w:val="clear" w:color="auto" w:fill="auto"/>
            <w:hideMark/>
          </w:tcPr>
          <w:p w14:paraId="1DA5A16C" w14:textId="77777777" w:rsidR="00AB6342" w:rsidRPr="00E26D10" w:rsidRDefault="00AB6342" w:rsidP="00AB6342">
            <w:pPr>
              <w:pStyle w:val="TAH"/>
              <w:rPr>
                <w:ins w:id="517" w:author="Mohammad ABDI ABYANEH" w:date="2021-11-16T17:11:00Z"/>
              </w:rPr>
            </w:pPr>
            <w:ins w:id="518" w:author="Mohammad ABDI ABYANEH" w:date="2021-11-16T17:11:00Z">
              <w:r w:rsidRPr="00E26D10">
                <w:t>Maximum aggregated bandwidth</w:t>
              </w:r>
            </w:ins>
          </w:p>
          <w:p w14:paraId="762E60E8" w14:textId="77777777" w:rsidR="00AB6342" w:rsidRPr="00E26D10" w:rsidRDefault="00AB6342" w:rsidP="00AB6342">
            <w:pPr>
              <w:pStyle w:val="TAH"/>
              <w:rPr>
                <w:ins w:id="519" w:author="Mohammad ABDI ABYANEH" w:date="2021-11-16T17:11:00Z"/>
              </w:rPr>
            </w:pPr>
            <w:ins w:id="520" w:author="Mohammad ABDI ABYANEH" w:date="2021-11-16T17:11:00Z">
              <w:r w:rsidRPr="00E26D10">
                <w:t>[MHz]</w:t>
              </w:r>
            </w:ins>
          </w:p>
        </w:tc>
        <w:tc>
          <w:tcPr>
            <w:tcW w:w="1287" w:type="dxa"/>
            <w:shd w:val="clear" w:color="auto" w:fill="auto"/>
            <w:hideMark/>
          </w:tcPr>
          <w:p w14:paraId="6C4898B8" w14:textId="77777777" w:rsidR="00AB6342" w:rsidRPr="00E26D10" w:rsidRDefault="00AB6342" w:rsidP="00AB6342">
            <w:pPr>
              <w:pStyle w:val="TAH"/>
              <w:rPr>
                <w:ins w:id="521" w:author="Mohammad ABDI ABYANEH" w:date="2021-11-16T17:11:00Z"/>
              </w:rPr>
            </w:pPr>
            <w:ins w:id="522" w:author="Mohammad ABDI ABYANEH" w:date="2021-11-16T17:11:00Z">
              <w:r w:rsidRPr="00E26D10">
                <w:t>Bandwidth combination set</w:t>
              </w:r>
            </w:ins>
          </w:p>
        </w:tc>
      </w:tr>
      <w:tr w:rsidR="00AB6342" w:rsidRPr="00E26D10" w14:paraId="554D9FF4" w14:textId="77777777" w:rsidTr="00AB6342">
        <w:trPr>
          <w:trHeight w:val="103"/>
          <w:jc w:val="center"/>
          <w:ins w:id="523" w:author="Mohammad ABDI ABYANEH" w:date="2021-11-16T17:11:00Z"/>
        </w:trPr>
        <w:tc>
          <w:tcPr>
            <w:tcW w:w="1396" w:type="dxa"/>
            <w:vMerge w:val="restart"/>
            <w:shd w:val="clear" w:color="auto" w:fill="auto"/>
            <w:vAlign w:val="center"/>
          </w:tcPr>
          <w:p w14:paraId="7FA80D36" w14:textId="77777777" w:rsidR="00AB6342" w:rsidRPr="00FE1404" w:rsidRDefault="00AB6342" w:rsidP="00AB6342">
            <w:pPr>
              <w:pStyle w:val="TAH"/>
              <w:rPr>
                <w:ins w:id="524" w:author="Mohammad ABDI ABYANEH" w:date="2021-11-16T17:11:00Z"/>
                <w:rFonts w:cs="Arial"/>
                <w:b w:val="0"/>
                <w:szCs w:val="18"/>
                <w:vertAlign w:val="superscript"/>
              </w:rPr>
            </w:pPr>
            <w:ins w:id="525" w:author="Mohammad ABDI ABYANEH" w:date="2021-11-16T17:11:00Z">
              <w:r w:rsidRPr="000F486B">
                <w:rPr>
                  <w:rFonts w:cs="Arial"/>
                  <w:b w:val="0"/>
                  <w:szCs w:val="18"/>
                </w:rPr>
                <w:t>CA_7A-38A-66A</w:t>
              </w:r>
              <w:r>
                <w:rPr>
                  <w:rFonts w:cs="Arial"/>
                  <w:b w:val="0"/>
                  <w:szCs w:val="18"/>
                  <w:vertAlign w:val="superscript"/>
                </w:rPr>
                <w:t>17</w:t>
              </w:r>
            </w:ins>
          </w:p>
        </w:tc>
        <w:tc>
          <w:tcPr>
            <w:tcW w:w="1467" w:type="dxa"/>
            <w:vMerge w:val="restart"/>
            <w:shd w:val="clear" w:color="auto" w:fill="auto"/>
            <w:vAlign w:val="center"/>
          </w:tcPr>
          <w:p w14:paraId="6D0FD5D6" w14:textId="77777777" w:rsidR="00AB6342" w:rsidRPr="00E26D10" w:rsidRDefault="00AB6342" w:rsidP="00AB6342">
            <w:pPr>
              <w:pStyle w:val="TAH"/>
              <w:rPr>
                <w:ins w:id="526" w:author="Mohammad ABDI ABYANEH" w:date="2021-11-16T17:11:00Z"/>
                <w:rFonts w:cs="Arial"/>
                <w:szCs w:val="18"/>
                <w:lang w:val="en-US" w:eastAsia="ja-JP"/>
              </w:rPr>
            </w:pPr>
            <w:ins w:id="527" w:author="Mohammad ABDI ABYANEH" w:date="2021-11-16T17:11:00Z">
              <w:r w:rsidRPr="00E26D10">
                <w:rPr>
                  <w:rFonts w:cs="Arial"/>
                  <w:szCs w:val="18"/>
                  <w:lang w:val="en-US" w:eastAsia="ja-JP"/>
                </w:rPr>
                <w:t>-</w:t>
              </w:r>
            </w:ins>
          </w:p>
        </w:tc>
        <w:tc>
          <w:tcPr>
            <w:tcW w:w="767" w:type="dxa"/>
            <w:shd w:val="clear" w:color="auto" w:fill="auto"/>
            <w:vAlign w:val="center"/>
          </w:tcPr>
          <w:p w14:paraId="138B7173" w14:textId="77777777" w:rsidR="00AB6342" w:rsidRPr="00116C26" w:rsidRDefault="00AB6342" w:rsidP="00AB6342">
            <w:pPr>
              <w:pStyle w:val="TAH"/>
              <w:rPr>
                <w:ins w:id="528" w:author="Mohammad ABDI ABYANEH" w:date="2021-11-16T17:11:00Z"/>
                <w:b w:val="0"/>
                <w:lang w:eastAsia="zh-CN"/>
              </w:rPr>
            </w:pPr>
            <w:ins w:id="529" w:author="Mohammad ABDI ABYANEH" w:date="2021-11-16T17:11:00Z">
              <w:r>
                <w:rPr>
                  <w:b w:val="0"/>
                  <w:lang w:eastAsia="zh-CN"/>
                </w:rPr>
                <w:t>7</w:t>
              </w:r>
            </w:ins>
          </w:p>
        </w:tc>
        <w:tc>
          <w:tcPr>
            <w:tcW w:w="586" w:type="dxa"/>
            <w:shd w:val="clear" w:color="auto" w:fill="auto"/>
            <w:vAlign w:val="center"/>
          </w:tcPr>
          <w:p w14:paraId="678C023F" w14:textId="77777777" w:rsidR="00AB6342" w:rsidRPr="00116C26" w:rsidRDefault="00AB6342" w:rsidP="00AB6342">
            <w:pPr>
              <w:pStyle w:val="TAH"/>
              <w:rPr>
                <w:ins w:id="530" w:author="Mohammad ABDI ABYANEH" w:date="2021-11-16T17:11:00Z"/>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ins w:id="531" w:author="Mohammad ABDI ABYANEH" w:date="2021-11-16T17:11:00Z"/>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ins w:id="532" w:author="Mohammad ABDI ABYANEH" w:date="2021-11-16T17:11:00Z"/>
                <w:rFonts w:cs="Arial"/>
                <w:b w:val="0"/>
                <w:szCs w:val="18"/>
              </w:rPr>
            </w:pPr>
            <w:ins w:id="533" w:author="Mohammad ABDI ABYANEH" w:date="2021-11-16T17:11:00Z">
              <w:r w:rsidRPr="00116C26">
                <w:rPr>
                  <w:rFonts w:cs="Arial"/>
                  <w:b w:val="0"/>
                  <w:szCs w:val="18"/>
                </w:rPr>
                <w:t>Yes</w:t>
              </w:r>
            </w:ins>
          </w:p>
        </w:tc>
        <w:tc>
          <w:tcPr>
            <w:tcW w:w="586" w:type="dxa"/>
            <w:shd w:val="clear" w:color="auto" w:fill="auto"/>
            <w:vAlign w:val="center"/>
          </w:tcPr>
          <w:p w14:paraId="36680118" w14:textId="77777777" w:rsidR="00AB6342" w:rsidRPr="00116C26" w:rsidRDefault="00AB6342" w:rsidP="00AB6342">
            <w:pPr>
              <w:pStyle w:val="TAH"/>
              <w:rPr>
                <w:ins w:id="534" w:author="Mohammad ABDI ABYANEH" w:date="2021-11-16T17:11:00Z"/>
                <w:rFonts w:cs="Arial"/>
                <w:b w:val="0"/>
                <w:szCs w:val="18"/>
              </w:rPr>
            </w:pPr>
            <w:ins w:id="535" w:author="Mohammad ABDI ABYANEH" w:date="2021-11-16T17:11:00Z">
              <w:r w:rsidRPr="00116C26">
                <w:rPr>
                  <w:rFonts w:cs="Arial"/>
                  <w:b w:val="0"/>
                  <w:szCs w:val="18"/>
                </w:rPr>
                <w:t>Yes</w:t>
              </w:r>
            </w:ins>
          </w:p>
        </w:tc>
        <w:tc>
          <w:tcPr>
            <w:tcW w:w="586" w:type="dxa"/>
            <w:shd w:val="clear" w:color="auto" w:fill="auto"/>
            <w:vAlign w:val="center"/>
          </w:tcPr>
          <w:p w14:paraId="4EFEBFD2" w14:textId="77777777" w:rsidR="00AB6342" w:rsidRPr="00116C26" w:rsidRDefault="00AB6342" w:rsidP="00AB6342">
            <w:pPr>
              <w:pStyle w:val="TAH"/>
              <w:rPr>
                <w:ins w:id="536" w:author="Mohammad ABDI ABYANEH" w:date="2021-11-16T17:11:00Z"/>
                <w:rFonts w:cs="Arial"/>
                <w:b w:val="0"/>
                <w:szCs w:val="18"/>
              </w:rPr>
            </w:pPr>
            <w:ins w:id="537" w:author="Mohammad ABDI ABYANEH" w:date="2021-11-16T17:11:00Z">
              <w:r w:rsidRPr="00116C26">
                <w:rPr>
                  <w:rFonts w:cs="Arial"/>
                  <w:b w:val="0"/>
                  <w:szCs w:val="18"/>
                </w:rPr>
                <w:t>Yes</w:t>
              </w:r>
            </w:ins>
          </w:p>
        </w:tc>
        <w:tc>
          <w:tcPr>
            <w:tcW w:w="586" w:type="dxa"/>
            <w:shd w:val="clear" w:color="auto" w:fill="auto"/>
            <w:vAlign w:val="center"/>
          </w:tcPr>
          <w:p w14:paraId="1E11CDC8" w14:textId="77777777" w:rsidR="00AB6342" w:rsidRPr="00116C26" w:rsidRDefault="00AB6342" w:rsidP="00AB6342">
            <w:pPr>
              <w:pStyle w:val="TAH"/>
              <w:rPr>
                <w:ins w:id="538" w:author="Mohammad ABDI ABYANEH" w:date="2021-11-16T17:11:00Z"/>
                <w:rFonts w:cs="Arial"/>
                <w:b w:val="0"/>
                <w:szCs w:val="18"/>
              </w:rPr>
            </w:pPr>
            <w:ins w:id="539" w:author="Mohammad ABDI ABYANEH" w:date="2021-11-16T17:11:00Z">
              <w:r w:rsidRPr="00116C26">
                <w:rPr>
                  <w:rFonts w:cs="Arial"/>
                  <w:b w:val="0"/>
                  <w:szCs w:val="18"/>
                </w:rPr>
                <w:t>Yes</w:t>
              </w:r>
            </w:ins>
          </w:p>
        </w:tc>
        <w:tc>
          <w:tcPr>
            <w:tcW w:w="1187" w:type="dxa"/>
            <w:vMerge w:val="restart"/>
            <w:shd w:val="clear" w:color="auto" w:fill="auto"/>
            <w:vAlign w:val="center"/>
          </w:tcPr>
          <w:p w14:paraId="2C103A1D" w14:textId="77777777" w:rsidR="00AB6342" w:rsidRPr="00E26D10" w:rsidRDefault="00AB6342" w:rsidP="00AB6342">
            <w:pPr>
              <w:pStyle w:val="TAH"/>
              <w:rPr>
                <w:ins w:id="540" w:author="Mohammad ABDI ABYANEH" w:date="2021-11-16T17:11:00Z"/>
                <w:b w:val="0"/>
                <w:lang w:val="en-US"/>
              </w:rPr>
            </w:pPr>
            <w:ins w:id="541" w:author="Mohammad ABDI ABYANEH" w:date="2021-11-16T17:11:00Z">
              <w:r>
                <w:rPr>
                  <w:b w:val="0"/>
                  <w:lang w:val="en-US"/>
                </w:rPr>
                <w:t>6</w:t>
              </w:r>
              <w:r w:rsidRPr="00E26D10">
                <w:rPr>
                  <w:b w:val="0"/>
                  <w:lang w:val="en-US"/>
                </w:rPr>
                <w:t>0</w:t>
              </w:r>
            </w:ins>
          </w:p>
        </w:tc>
        <w:tc>
          <w:tcPr>
            <w:tcW w:w="1287" w:type="dxa"/>
            <w:vMerge w:val="restart"/>
            <w:shd w:val="clear" w:color="auto" w:fill="auto"/>
            <w:vAlign w:val="center"/>
          </w:tcPr>
          <w:p w14:paraId="059236D1" w14:textId="77777777" w:rsidR="00AB6342" w:rsidRPr="00E26D10" w:rsidRDefault="00AB6342" w:rsidP="00AB6342">
            <w:pPr>
              <w:pStyle w:val="TAH"/>
              <w:rPr>
                <w:ins w:id="542" w:author="Mohammad ABDI ABYANEH" w:date="2021-11-16T17:11:00Z"/>
                <w:b w:val="0"/>
                <w:lang w:val="en-US"/>
              </w:rPr>
            </w:pPr>
            <w:ins w:id="543" w:author="Mohammad ABDI ABYANEH" w:date="2021-11-16T17:11:00Z">
              <w:r w:rsidRPr="00E26D10">
                <w:rPr>
                  <w:b w:val="0"/>
                  <w:lang w:val="en-US"/>
                </w:rPr>
                <w:t>0</w:t>
              </w:r>
            </w:ins>
          </w:p>
        </w:tc>
      </w:tr>
      <w:tr w:rsidR="00AB6342" w:rsidRPr="00E26D10" w14:paraId="065DACA4" w14:textId="77777777" w:rsidTr="00AB6342">
        <w:trPr>
          <w:trHeight w:val="103"/>
          <w:jc w:val="center"/>
          <w:ins w:id="544" w:author="Mohammad ABDI ABYANEH" w:date="2021-11-16T17:11:00Z"/>
        </w:trPr>
        <w:tc>
          <w:tcPr>
            <w:tcW w:w="1396" w:type="dxa"/>
            <w:vMerge/>
            <w:shd w:val="clear" w:color="auto" w:fill="auto"/>
            <w:vAlign w:val="center"/>
          </w:tcPr>
          <w:p w14:paraId="1DFE3E0B" w14:textId="77777777" w:rsidR="00AB6342" w:rsidRPr="00E26D10" w:rsidRDefault="00AB6342" w:rsidP="00AB6342">
            <w:pPr>
              <w:pStyle w:val="TAH"/>
              <w:rPr>
                <w:ins w:id="545" w:author="Mohammad ABDI ABYANEH" w:date="2021-11-16T17:11:00Z"/>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ins w:id="546" w:author="Mohammad ABDI ABYANEH" w:date="2021-11-16T17:11:00Z"/>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ins w:id="547" w:author="Mohammad ABDI ABYANEH" w:date="2021-11-16T17:11:00Z"/>
                <w:rFonts w:cs="Arial"/>
                <w:b w:val="0"/>
                <w:szCs w:val="18"/>
                <w:lang w:val="en-US"/>
              </w:rPr>
            </w:pPr>
            <w:ins w:id="548" w:author="Mohammad ABDI ABYANEH" w:date="2021-11-16T17:11:00Z">
              <w:r>
                <w:rPr>
                  <w:b w:val="0"/>
                </w:rPr>
                <w:t>38</w:t>
              </w:r>
            </w:ins>
          </w:p>
        </w:tc>
        <w:tc>
          <w:tcPr>
            <w:tcW w:w="586" w:type="dxa"/>
            <w:shd w:val="clear" w:color="auto" w:fill="auto"/>
            <w:vAlign w:val="center"/>
          </w:tcPr>
          <w:p w14:paraId="18EE73D1" w14:textId="77777777" w:rsidR="00AB6342" w:rsidRPr="00116C26" w:rsidRDefault="00AB6342" w:rsidP="00AB6342">
            <w:pPr>
              <w:pStyle w:val="TAH"/>
              <w:rPr>
                <w:ins w:id="549" w:author="Mohammad ABDI ABYANEH" w:date="2021-11-16T17:11:00Z"/>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ins w:id="550" w:author="Mohammad ABDI ABYANEH" w:date="2021-11-16T17:11:00Z"/>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ins w:id="551" w:author="Mohammad ABDI ABYANEH" w:date="2021-11-16T17:11:00Z"/>
                <w:rFonts w:cs="Arial"/>
                <w:b w:val="0"/>
                <w:szCs w:val="18"/>
              </w:rPr>
            </w:pPr>
            <w:ins w:id="552" w:author="Mohammad ABDI ABYANEH" w:date="2021-11-16T17:11:00Z">
              <w:r w:rsidRPr="00116C26">
                <w:rPr>
                  <w:rFonts w:cs="Arial"/>
                  <w:b w:val="0"/>
                  <w:szCs w:val="18"/>
                </w:rPr>
                <w:t>Yes</w:t>
              </w:r>
            </w:ins>
          </w:p>
        </w:tc>
        <w:tc>
          <w:tcPr>
            <w:tcW w:w="586" w:type="dxa"/>
            <w:shd w:val="clear" w:color="auto" w:fill="auto"/>
            <w:vAlign w:val="center"/>
          </w:tcPr>
          <w:p w14:paraId="046A4B65" w14:textId="77777777" w:rsidR="00AB6342" w:rsidRPr="00116C26" w:rsidRDefault="00AB6342" w:rsidP="00AB6342">
            <w:pPr>
              <w:pStyle w:val="TAH"/>
              <w:rPr>
                <w:ins w:id="553" w:author="Mohammad ABDI ABYANEH" w:date="2021-11-16T17:11:00Z"/>
                <w:rFonts w:cs="Arial"/>
                <w:b w:val="0"/>
                <w:szCs w:val="18"/>
              </w:rPr>
            </w:pPr>
            <w:ins w:id="554" w:author="Mohammad ABDI ABYANEH" w:date="2021-11-16T17:11:00Z">
              <w:r w:rsidRPr="00116C26">
                <w:rPr>
                  <w:rFonts w:cs="Arial"/>
                  <w:b w:val="0"/>
                  <w:szCs w:val="18"/>
                </w:rPr>
                <w:t>Yes</w:t>
              </w:r>
            </w:ins>
          </w:p>
        </w:tc>
        <w:tc>
          <w:tcPr>
            <w:tcW w:w="586" w:type="dxa"/>
            <w:shd w:val="clear" w:color="auto" w:fill="auto"/>
            <w:vAlign w:val="center"/>
          </w:tcPr>
          <w:p w14:paraId="7CDB25A6" w14:textId="77777777" w:rsidR="00AB6342" w:rsidRPr="00116C26" w:rsidRDefault="00AB6342" w:rsidP="00AB6342">
            <w:pPr>
              <w:pStyle w:val="TAH"/>
              <w:rPr>
                <w:ins w:id="555" w:author="Mohammad ABDI ABYANEH" w:date="2021-11-16T17:11:00Z"/>
                <w:rFonts w:cs="Arial"/>
                <w:b w:val="0"/>
                <w:szCs w:val="18"/>
              </w:rPr>
            </w:pPr>
            <w:ins w:id="556" w:author="Mohammad ABDI ABYANEH" w:date="2021-11-16T17:11:00Z">
              <w:r w:rsidRPr="00116C26">
                <w:rPr>
                  <w:rFonts w:cs="Arial"/>
                  <w:b w:val="0"/>
                  <w:szCs w:val="18"/>
                </w:rPr>
                <w:t>Yes</w:t>
              </w:r>
            </w:ins>
          </w:p>
        </w:tc>
        <w:tc>
          <w:tcPr>
            <w:tcW w:w="586" w:type="dxa"/>
            <w:shd w:val="clear" w:color="auto" w:fill="auto"/>
            <w:vAlign w:val="center"/>
          </w:tcPr>
          <w:p w14:paraId="7E4047D6" w14:textId="77777777" w:rsidR="00AB6342" w:rsidRPr="00116C26" w:rsidRDefault="00AB6342" w:rsidP="00AB6342">
            <w:pPr>
              <w:pStyle w:val="TAH"/>
              <w:rPr>
                <w:ins w:id="557" w:author="Mohammad ABDI ABYANEH" w:date="2021-11-16T17:11:00Z"/>
                <w:rFonts w:cs="Arial"/>
                <w:b w:val="0"/>
                <w:szCs w:val="18"/>
              </w:rPr>
            </w:pPr>
            <w:ins w:id="558" w:author="Mohammad ABDI ABYANEH" w:date="2021-11-16T17:11:00Z">
              <w:r w:rsidRPr="00116C26">
                <w:rPr>
                  <w:rFonts w:cs="Arial"/>
                  <w:b w:val="0"/>
                  <w:szCs w:val="18"/>
                </w:rPr>
                <w:t>Yes</w:t>
              </w:r>
            </w:ins>
          </w:p>
        </w:tc>
        <w:tc>
          <w:tcPr>
            <w:tcW w:w="1187" w:type="dxa"/>
            <w:vMerge/>
            <w:shd w:val="clear" w:color="auto" w:fill="auto"/>
            <w:vAlign w:val="center"/>
          </w:tcPr>
          <w:p w14:paraId="0310EABC" w14:textId="77777777" w:rsidR="00AB6342" w:rsidRPr="00E26D10" w:rsidRDefault="00AB6342" w:rsidP="00AB6342">
            <w:pPr>
              <w:pStyle w:val="TAH"/>
              <w:rPr>
                <w:ins w:id="559" w:author="Mohammad ABDI ABYANEH" w:date="2021-11-16T17:11:00Z"/>
                <w:b w:val="0"/>
                <w:lang w:val="en-US"/>
              </w:rPr>
            </w:pPr>
          </w:p>
        </w:tc>
        <w:tc>
          <w:tcPr>
            <w:tcW w:w="1287" w:type="dxa"/>
            <w:vMerge/>
            <w:shd w:val="clear" w:color="auto" w:fill="auto"/>
            <w:vAlign w:val="center"/>
          </w:tcPr>
          <w:p w14:paraId="3B09E9DE" w14:textId="77777777" w:rsidR="00AB6342" w:rsidRPr="00E26D10" w:rsidRDefault="00AB6342" w:rsidP="00AB6342">
            <w:pPr>
              <w:pStyle w:val="TAH"/>
              <w:rPr>
                <w:ins w:id="560" w:author="Mohammad ABDI ABYANEH" w:date="2021-11-16T17:11:00Z"/>
                <w:b w:val="0"/>
                <w:lang w:val="en-US"/>
              </w:rPr>
            </w:pPr>
          </w:p>
        </w:tc>
      </w:tr>
      <w:tr w:rsidR="00AB6342" w:rsidRPr="00E26D10" w14:paraId="1BCDDACD" w14:textId="77777777" w:rsidTr="00AB6342">
        <w:trPr>
          <w:trHeight w:val="103"/>
          <w:jc w:val="center"/>
          <w:ins w:id="561" w:author="Mohammad ABDI ABYANEH" w:date="2021-11-16T17:11:00Z"/>
        </w:trPr>
        <w:tc>
          <w:tcPr>
            <w:tcW w:w="1396" w:type="dxa"/>
            <w:vMerge/>
            <w:shd w:val="clear" w:color="auto" w:fill="auto"/>
            <w:vAlign w:val="center"/>
          </w:tcPr>
          <w:p w14:paraId="52B4C287" w14:textId="77777777" w:rsidR="00AB6342" w:rsidRPr="00E26D10" w:rsidRDefault="00AB6342" w:rsidP="00AB6342">
            <w:pPr>
              <w:pStyle w:val="TAH"/>
              <w:rPr>
                <w:ins w:id="562" w:author="Mohammad ABDI ABYANEH" w:date="2021-11-16T17:11:00Z"/>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ins w:id="563" w:author="Mohammad ABDI ABYANEH" w:date="2021-11-16T17:11:00Z"/>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ins w:id="564" w:author="Mohammad ABDI ABYANEH" w:date="2021-11-16T17:11:00Z"/>
                <w:rFonts w:cs="Arial"/>
                <w:b w:val="0"/>
                <w:szCs w:val="18"/>
                <w:lang w:val="en-US"/>
              </w:rPr>
            </w:pPr>
            <w:ins w:id="565" w:author="Mohammad ABDI ABYANEH" w:date="2021-11-16T17:11:00Z">
              <w:r>
                <w:rPr>
                  <w:b w:val="0"/>
                </w:rPr>
                <w:t>66</w:t>
              </w:r>
            </w:ins>
          </w:p>
        </w:tc>
        <w:tc>
          <w:tcPr>
            <w:tcW w:w="586" w:type="dxa"/>
            <w:shd w:val="clear" w:color="auto" w:fill="auto"/>
            <w:vAlign w:val="center"/>
          </w:tcPr>
          <w:p w14:paraId="018BC99C" w14:textId="77777777" w:rsidR="00AB6342" w:rsidRPr="00116C26" w:rsidRDefault="00AB6342" w:rsidP="00AB6342">
            <w:pPr>
              <w:pStyle w:val="TAH"/>
              <w:rPr>
                <w:ins w:id="566" w:author="Mohammad ABDI ABYANEH" w:date="2021-11-16T17:11:00Z"/>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ins w:id="567" w:author="Mohammad ABDI ABYANEH" w:date="2021-11-16T17:11:00Z"/>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ins w:id="568" w:author="Mohammad ABDI ABYANEH" w:date="2021-11-16T17:11:00Z"/>
                <w:rFonts w:cs="Arial"/>
                <w:b w:val="0"/>
                <w:szCs w:val="18"/>
              </w:rPr>
            </w:pPr>
            <w:ins w:id="569" w:author="Mohammad ABDI ABYANEH" w:date="2021-11-16T17:11:00Z">
              <w:r w:rsidRPr="00116C26">
                <w:rPr>
                  <w:rFonts w:cs="Arial"/>
                  <w:b w:val="0"/>
                  <w:szCs w:val="18"/>
                </w:rPr>
                <w:t>Yes</w:t>
              </w:r>
            </w:ins>
          </w:p>
        </w:tc>
        <w:tc>
          <w:tcPr>
            <w:tcW w:w="586" w:type="dxa"/>
            <w:shd w:val="clear" w:color="auto" w:fill="auto"/>
            <w:vAlign w:val="center"/>
          </w:tcPr>
          <w:p w14:paraId="48B512C4" w14:textId="77777777" w:rsidR="00AB6342" w:rsidRPr="00116C26" w:rsidRDefault="00AB6342" w:rsidP="00AB6342">
            <w:pPr>
              <w:pStyle w:val="TAH"/>
              <w:rPr>
                <w:ins w:id="570" w:author="Mohammad ABDI ABYANEH" w:date="2021-11-16T17:11:00Z"/>
                <w:rFonts w:cs="Arial"/>
                <w:b w:val="0"/>
                <w:szCs w:val="18"/>
              </w:rPr>
            </w:pPr>
            <w:ins w:id="571" w:author="Mohammad ABDI ABYANEH" w:date="2021-11-16T17:11:00Z">
              <w:r w:rsidRPr="00116C26">
                <w:rPr>
                  <w:rFonts w:cs="Arial"/>
                  <w:b w:val="0"/>
                  <w:szCs w:val="18"/>
                </w:rPr>
                <w:t>Yes</w:t>
              </w:r>
            </w:ins>
          </w:p>
        </w:tc>
        <w:tc>
          <w:tcPr>
            <w:tcW w:w="586" w:type="dxa"/>
            <w:shd w:val="clear" w:color="auto" w:fill="auto"/>
            <w:vAlign w:val="center"/>
          </w:tcPr>
          <w:p w14:paraId="659DB375" w14:textId="77777777" w:rsidR="00AB6342" w:rsidRPr="00116C26" w:rsidRDefault="00AB6342" w:rsidP="00AB6342">
            <w:pPr>
              <w:pStyle w:val="TAH"/>
              <w:rPr>
                <w:ins w:id="572" w:author="Mohammad ABDI ABYANEH" w:date="2021-11-16T17:11:00Z"/>
                <w:rFonts w:cs="Arial"/>
                <w:b w:val="0"/>
                <w:szCs w:val="18"/>
              </w:rPr>
            </w:pPr>
            <w:ins w:id="573" w:author="Mohammad ABDI ABYANEH" w:date="2021-11-16T17:11:00Z">
              <w:r w:rsidRPr="00116C26">
                <w:rPr>
                  <w:rFonts w:cs="Arial"/>
                  <w:b w:val="0"/>
                  <w:szCs w:val="18"/>
                </w:rPr>
                <w:t>Yes</w:t>
              </w:r>
            </w:ins>
          </w:p>
        </w:tc>
        <w:tc>
          <w:tcPr>
            <w:tcW w:w="586" w:type="dxa"/>
            <w:shd w:val="clear" w:color="auto" w:fill="auto"/>
            <w:vAlign w:val="center"/>
          </w:tcPr>
          <w:p w14:paraId="6DFA6991" w14:textId="77777777" w:rsidR="00AB6342" w:rsidRPr="00116C26" w:rsidRDefault="00AB6342" w:rsidP="00AB6342">
            <w:pPr>
              <w:pStyle w:val="TAH"/>
              <w:rPr>
                <w:ins w:id="574" w:author="Mohammad ABDI ABYANEH" w:date="2021-11-16T17:11:00Z"/>
                <w:rFonts w:cs="Arial"/>
                <w:b w:val="0"/>
                <w:szCs w:val="18"/>
              </w:rPr>
            </w:pPr>
            <w:ins w:id="575" w:author="Mohammad ABDI ABYANEH" w:date="2021-11-16T17:11:00Z">
              <w:r w:rsidRPr="00116C26">
                <w:rPr>
                  <w:rFonts w:cs="Arial"/>
                  <w:b w:val="0"/>
                  <w:szCs w:val="18"/>
                </w:rPr>
                <w:t>Yes</w:t>
              </w:r>
            </w:ins>
          </w:p>
        </w:tc>
        <w:tc>
          <w:tcPr>
            <w:tcW w:w="1187" w:type="dxa"/>
            <w:vMerge/>
            <w:shd w:val="clear" w:color="auto" w:fill="auto"/>
            <w:vAlign w:val="center"/>
          </w:tcPr>
          <w:p w14:paraId="3AB0C641" w14:textId="77777777" w:rsidR="00AB6342" w:rsidRPr="00E26D10" w:rsidRDefault="00AB6342" w:rsidP="00AB6342">
            <w:pPr>
              <w:pStyle w:val="TAH"/>
              <w:rPr>
                <w:ins w:id="576" w:author="Mohammad ABDI ABYANEH" w:date="2021-11-16T17:11:00Z"/>
                <w:b w:val="0"/>
                <w:lang w:val="en-US"/>
              </w:rPr>
            </w:pPr>
          </w:p>
        </w:tc>
        <w:tc>
          <w:tcPr>
            <w:tcW w:w="1287" w:type="dxa"/>
            <w:vMerge/>
            <w:shd w:val="clear" w:color="auto" w:fill="auto"/>
            <w:vAlign w:val="center"/>
          </w:tcPr>
          <w:p w14:paraId="2AB278B7" w14:textId="77777777" w:rsidR="00AB6342" w:rsidRPr="00E26D10" w:rsidRDefault="00AB6342" w:rsidP="00AB6342">
            <w:pPr>
              <w:pStyle w:val="TAH"/>
              <w:rPr>
                <w:ins w:id="577" w:author="Mohammad ABDI ABYANEH" w:date="2021-11-16T17:11:00Z"/>
                <w:b w:val="0"/>
                <w:lang w:val="en-US"/>
              </w:rPr>
            </w:pPr>
          </w:p>
        </w:tc>
      </w:tr>
      <w:tr w:rsidR="00AB6342" w:rsidRPr="00E26D10" w14:paraId="4D61AEE5" w14:textId="77777777" w:rsidTr="00AB6342">
        <w:trPr>
          <w:trHeight w:val="103"/>
          <w:jc w:val="center"/>
          <w:ins w:id="578" w:author="Mohammad ABDI ABYANEH" w:date="2021-11-16T17:11:00Z"/>
        </w:trPr>
        <w:tc>
          <w:tcPr>
            <w:tcW w:w="1396" w:type="dxa"/>
            <w:vMerge w:val="restart"/>
            <w:shd w:val="clear" w:color="auto" w:fill="auto"/>
            <w:vAlign w:val="center"/>
          </w:tcPr>
          <w:p w14:paraId="434FA78A" w14:textId="77777777" w:rsidR="00AB6342" w:rsidRPr="00FE1404" w:rsidRDefault="00AB6342" w:rsidP="00AB6342">
            <w:pPr>
              <w:pStyle w:val="TAH"/>
              <w:rPr>
                <w:ins w:id="579" w:author="Mohammad ABDI ABYANEH" w:date="2021-11-16T17:11:00Z"/>
                <w:rFonts w:cs="Arial"/>
                <w:b w:val="0"/>
                <w:szCs w:val="18"/>
                <w:vertAlign w:val="superscript"/>
              </w:rPr>
            </w:pPr>
            <w:ins w:id="580" w:author="Mohammad ABDI ABYANEH" w:date="2021-11-16T17:11:00Z">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ins>
          </w:p>
        </w:tc>
        <w:tc>
          <w:tcPr>
            <w:tcW w:w="1467" w:type="dxa"/>
            <w:vMerge w:val="restart"/>
            <w:shd w:val="clear" w:color="auto" w:fill="auto"/>
            <w:vAlign w:val="center"/>
          </w:tcPr>
          <w:p w14:paraId="61DB3465" w14:textId="77777777" w:rsidR="00AB6342" w:rsidRPr="00E26D10" w:rsidRDefault="00AB6342" w:rsidP="00AB6342">
            <w:pPr>
              <w:pStyle w:val="TAH"/>
              <w:rPr>
                <w:ins w:id="581" w:author="Mohammad ABDI ABYANEH" w:date="2021-11-16T17:11:00Z"/>
                <w:rFonts w:cs="Arial"/>
                <w:szCs w:val="18"/>
                <w:lang w:val="en-US" w:eastAsia="zh-CN"/>
              </w:rPr>
            </w:pPr>
            <w:ins w:id="582" w:author="Mohammad ABDI ABYANEH" w:date="2021-11-16T17:11:00Z">
              <w:r>
                <w:rPr>
                  <w:rFonts w:cs="Arial" w:hint="eastAsia"/>
                  <w:szCs w:val="18"/>
                  <w:lang w:val="en-US" w:eastAsia="zh-CN"/>
                </w:rPr>
                <w:t>-</w:t>
              </w:r>
            </w:ins>
          </w:p>
        </w:tc>
        <w:tc>
          <w:tcPr>
            <w:tcW w:w="767" w:type="dxa"/>
            <w:shd w:val="clear" w:color="auto" w:fill="auto"/>
            <w:vAlign w:val="center"/>
          </w:tcPr>
          <w:p w14:paraId="3175E9AC" w14:textId="77777777" w:rsidR="00AB6342" w:rsidRDefault="00AB6342" w:rsidP="00AB6342">
            <w:pPr>
              <w:pStyle w:val="TAH"/>
              <w:rPr>
                <w:ins w:id="583" w:author="Mohammad ABDI ABYANEH" w:date="2021-11-16T17:11:00Z"/>
                <w:b w:val="0"/>
              </w:rPr>
            </w:pPr>
            <w:ins w:id="584" w:author="Mohammad ABDI ABYANEH" w:date="2021-11-16T17:11:00Z">
              <w:r>
                <w:rPr>
                  <w:b w:val="0"/>
                  <w:lang w:eastAsia="zh-CN"/>
                </w:rPr>
                <w:t>7</w:t>
              </w:r>
            </w:ins>
          </w:p>
        </w:tc>
        <w:tc>
          <w:tcPr>
            <w:tcW w:w="586" w:type="dxa"/>
            <w:shd w:val="clear" w:color="auto" w:fill="auto"/>
            <w:vAlign w:val="center"/>
          </w:tcPr>
          <w:p w14:paraId="1392434E" w14:textId="77777777" w:rsidR="00AB6342" w:rsidRPr="00116C26" w:rsidRDefault="00AB6342" w:rsidP="00AB6342">
            <w:pPr>
              <w:pStyle w:val="TAH"/>
              <w:rPr>
                <w:ins w:id="585" w:author="Mohammad ABDI ABYANEH" w:date="2021-11-16T17:11:00Z"/>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ins w:id="586" w:author="Mohammad ABDI ABYANEH" w:date="2021-11-16T17:11:00Z"/>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ins w:id="587" w:author="Mohammad ABDI ABYANEH" w:date="2021-11-16T17:11:00Z"/>
                <w:rFonts w:cs="Arial"/>
                <w:b w:val="0"/>
                <w:szCs w:val="18"/>
              </w:rPr>
            </w:pPr>
            <w:ins w:id="588" w:author="Mohammad ABDI ABYANEH" w:date="2021-11-16T17:11:00Z">
              <w:r w:rsidRPr="00116C26">
                <w:rPr>
                  <w:rFonts w:cs="Arial"/>
                  <w:b w:val="0"/>
                  <w:szCs w:val="18"/>
                </w:rPr>
                <w:t>Yes</w:t>
              </w:r>
            </w:ins>
          </w:p>
        </w:tc>
        <w:tc>
          <w:tcPr>
            <w:tcW w:w="586" w:type="dxa"/>
            <w:shd w:val="clear" w:color="auto" w:fill="auto"/>
            <w:vAlign w:val="center"/>
          </w:tcPr>
          <w:p w14:paraId="2C8DF8E6" w14:textId="77777777" w:rsidR="00AB6342" w:rsidRPr="00116C26" w:rsidRDefault="00AB6342" w:rsidP="00AB6342">
            <w:pPr>
              <w:pStyle w:val="TAH"/>
              <w:rPr>
                <w:ins w:id="589" w:author="Mohammad ABDI ABYANEH" w:date="2021-11-16T17:11:00Z"/>
                <w:rFonts w:cs="Arial"/>
                <w:b w:val="0"/>
                <w:szCs w:val="18"/>
              </w:rPr>
            </w:pPr>
            <w:ins w:id="590" w:author="Mohammad ABDI ABYANEH" w:date="2021-11-16T17:11:00Z">
              <w:r w:rsidRPr="00116C26">
                <w:rPr>
                  <w:rFonts w:cs="Arial"/>
                  <w:b w:val="0"/>
                  <w:szCs w:val="18"/>
                </w:rPr>
                <w:t>Yes</w:t>
              </w:r>
            </w:ins>
          </w:p>
        </w:tc>
        <w:tc>
          <w:tcPr>
            <w:tcW w:w="586" w:type="dxa"/>
            <w:shd w:val="clear" w:color="auto" w:fill="auto"/>
            <w:vAlign w:val="center"/>
          </w:tcPr>
          <w:p w14:paraId="5D92553D" w14:textId="77777777" w:rsidR="00AB6342" w:rsidRPr="00116C26" w:rsidRDefault="00AB6342" w:rsidP="00AB6342">
            <w:pPr>
              <w:pStyle w:val="TAH"/>
              <w:rPr>
                <w:ins w:id="591" w:author="Mohammad ABDI ABYANEH" w:date="2021-11-16T17:11:00Z"/>
                <w:rFonts w:cs="Arial"/>
                <w:b w:val="0"/>
                <w:szCs w:val="18"/>
              </w:rPr>
            </w:pPr>
            <w:ins w:id="592" w:author="Mohammad ABDI ABYANEH" w:date="2021-11-16T17:11:00Z">
              <w:r w:rsidRPr="00116C26">
                <w:rPr>
                  <w:rFonts w:cs="Arial"/>
                  <w:b w:val="0"/>
                  <w:szCs w:val="18"/>
                </w:rPr>
                <w:t>Yes</w:t>
              </w:r>
            </w:ins>
          </w:p>
        </w:tc>
        <w:tc>
          <w:tcPr>
            <w:tcW w:w="586" w:type="dxa"/>
            <w:shd w:val="clear" w:color="auto" w:fill="auto"/>
            <w:vAlign w:val="center"/>
          </w:tcPr>
          <w:p w14:paraId="51DCDC27" w14:textId="77777777" w:rsidR="00AB6342" w:rsidRPr="00116C26" w:rsidRDefault="00AB6342" w:rsidP="00AB6342">
            <w:pPr>
              <w:pStyle w:val="TAH"/>
              <w:rPr>
                <w:ins w:id="593" w:author="Mohammad ABDI ABYANEH" w:date="2021-11-16T17:11:00Z"/>
                <w:rFonts w:cs="Arial"/>
                <w:b w:val="0"/>
                <w:szCs w:val="18"/>
              </w:rPr>
            </w:pPr>
            <w:ins w:id="594" w:author="Mohammad ABDI ABYANEH" w:date="2021-11-16T17:11:00Z">
              <w:r w:rsidRPr="00116C26">
                <w:rPr>
                  <w:rFonts w:cs="Arial"/>
                  <w:b w:val="0"/>
                  <w:szCs w:val="18"/>
                </w:rPr>
                <w:t>Yes</w:t>
              </w:r>
            </w:ins>
          </w:p>
        </w:tc>
        <w:tc>
          <w:tcPr>
            <w:tcW w:w="1187" w:type="dxa"/>
            <w:vMerge w:val="restart"/>
            <w:shd w:val="clear" w:color="auto" w:fill="auto"/>
            <w:vAlign w:val="center"/>
          </w:tcPr>
          <w:p w14:paraId="20F69997" w14:textId="77777777" w:rsidR="00AB6342" w:rsidRPr="00E26D10" w:rsidRDefault="00AB6342" w:rsidP="00AB6342">
            <w:pPr>
              <w:pStyle w:val="TAH"/>
              <w:rPr>
                <w:ins w:id="595" w:author="Mohammad ABDI ABYANEH" w:date="2021-11-16T17:11:00Z"/>
                <w:b w:val="0"/>
                <w:lang w:val="en-US" w:eastAsia="zh-CN"/>
              </w:rPr>
            </w:pPr>
            <w:ins w:id="596" w:author="Mohammad ABDI ABYANEH" w:date="2021-11-16T17:11:00Z">
              <w:r>
                <w:rPr>
                  <w:b w:val="0"/>
                  <w:lang w:val="en-US" w:eastAsia="zh-CN"/>
                </w:rPr>
                <w:t>80</w:t>
              </w:r>
            </w:ins>
          </w:p>
        </w:tc>
        <w:tc>
          <w:tcPr>
            <w:tcW w:w="1287" w:type="dxa"/>
            <w:vMerge w:val="restart"/>
            <w:shd w:val="clear" w:color="auto" w:fill="auto"/>
            <w:vAlign w:val="center"/>
          </w:tcPr>
          <w:p w14:paraId="2F6EEC08" w14:textId="77777777" w:rsidR="00AB6342" w:rsidRPr="00E26D10" w:rsidRDefault="00AB6342" w:rsidP="00AB6342">
            <w:pPr>
              <w:pStyle w:val="TAH"/>
              <w:rPr>
                <w:ins w:id="597" w:author="Mohammad ABDI ABYANEH" w:date="2021-11-16T17:11:00Z"/>
                <w:b w:val="0"/>
                <w:lang w:val="en-US" w:eastAsia="zh-CN"/>
              </w:rPr>
            </w:pPr>
            <w:ins w:id="598" w:author="Mohammad ABDI ABYANEH" w:date="2021-11-16T17:11:00Z">
              <w:r>
                <w:rPr>
                  <w:rFonts w:hint="eastAsia"/>
                  <w:b w:val="0"/>
                  <w:lang w:val="en-US" w:eastAsia="zh-CN"/>
                </w:rPr>
                <w:t>0</w:t>
              </w:r>
            </w:ins>
          </w:p>
        </w:tc>
      </w:tr>
      <w:tr w:rsidR="00AB6342" w:rsidRPr="00E26D10" w14:paraId="2E488B9B" w14:textId="77777777" w:rsidTr="00AB6342">
        <w:trPr>
          <w:trHeight w:val="103"/>
          <w:jc w:val="center"/>
          <w:ins w:id="599" w:author="Mohammad ABDI ABYANEH" w:date="2021-11-16T17:11:00Z"/>
        </w:trPr>
        <w:tc>
          <w:tcPr>
            <w:tcW w:w="1396" w:type="dxa"/>
            <w:vMerge/>
            <w:shd w:val="clear" w:color="auto" w:fill="auto"/>
            <w:vAlign w:val="center"/>
          </w:tcPr>
          <w:p w14:paraId="377F65AD" w14:textId="77777777" w:rsidR="00AB6342" w:rsidRPr="00E26D10" w:rsidRDefault="00AB6342" w:rsidP="00AB6342">
            <w:pPr>
              <w:pStyle w:val="TAH"/>
              <w:rPr>
                <w:ins w:id="600" w:author="Mohammad ABDI ABYANEH" w:date="2021-11-16T17:11:00Z"/>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ins w:id="601" w:author="Mohammad ABDI ABYANEH" w:date="2021-11-16T17:11:00Z"/>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ins w:id="602" w:author="Mohammad ABDI ABYANEH" w:date="2021-11-16T17:11:00Z"/>
                <w:b w:val="0"/>
              </w:rPr>
            </w:pPr>
            <w:ins w:id="603" w:author="Mohammad ABDI ABYANEH" w:date="2021-11-16T17:11:00Z">
              <w:r>
                <w:rPr>
                  <w:b w:val="0"/>
                </w:rPr>
                <w:t>38</w:t>
              </w:r>
            </w:ins>
          </w:p>
        </w:tc>
        <w:tc>
          <w:tcPr>
            <w:tcW w:w="3516" w:type="dxa"/>
            <w:gridSpan w:val="6"/>
            <w:shd w:val="clear" w:color="auto" w:fill="auto"/>
            <w:vAlign w:val="center"/>
          </w:tcPr>
          <w:p w14:paraId="158BCD55" w14:textId="77777777" w:rsidR="00AB6342" w:rsidRPr="00116C26" w:rsidRDefault="00AB6342" w:rsidP="00AB6342">
            <w:pPr>
              <w:pStyle w:val="TAH"/>
              <w:rPr>
                <w:ins w:id="604" w:author="Mohammad ABDI ABYANEH" w:date="2021-11-16T17:11:00Z"/>
                <w:rFonts w:cs="Arial"/>
                <w:b w:val="0"/>
                <w:szCs w:val="18"/>
              </w:rPr>
            </w:pPr>
            <w:ins w:id="605" w:author="Mohammad ABDI ABYANEH" w:date="2021-11-16T17:11:00Z">
              <w:r w:rsidRPr="000F486B">
                <w:rPr>
                  <w:rFonts w:cs="Arial"/>
                  <w:b w:val="0"/>
                  <w:szCs w:val="18"/>
                </w:rPr>
                <w:t>See CA_38C Bandwidth Combination Set 0 in Table 5.6A.1-1</w:t>
              </w:r>
            </w:ins>
          </w:p>
        </w:tc>
        <w:tc>
          <w:tcPr>
            <w:tcW w:w="1187" w:type="dxa"/>
            <w:vMerge/>
            <w:shd w:val="clear" w:color="auto" w:fill="auto"/>
            <w:vAlign w:val="center"/>
          </w:tcPr>
          <w:p w14:paraId="2F50E71C" w14:textId="77777777" w:rsidR="00AB6342" w:rsidRPr="00E26D10" w:rsidRDefault="00AB6342" w:rsidP="00AB6342">
            <w:pPr>
              <w:pStyle w:val="TAH"/>
              <w:rPr>
                <w:ins w:id="606" w:author="Mohammad ABDI ABYANEH" w:date="2021-11-16T17:11:00Z"/>
                <w:b w:val="0"/>
                <w:lang w:val="en-US"/>
              </w:rPr>
            </w:pPr>
          </w:p>
        </w:tc>
        <w:tc>
          <w:tcPr>
            <w:tcW w:w="1287" w:type="dxa"/>
            <w:vMerge/>
            <w:shd w:val="clear" w:color="auto" w:fill="auto"/>
            <w:vAlign w:val="center"/>
          </w:tcPr>
          <w:p w14:paraId="4DBEDD9C" w14:textId="77777777" w:rsidR="00AB6342" w:rsidRPr="00E26D10" w:rsidRDefault="00AB6342" w:rsidP="00AB6342">
            <w:pPr>
              <w:pStyle w:val="TAH"/>
              <w:rPr>
                <w:ins w:id="607" w:author="Mohammad ABDI ABYANEH" w:date="2021-11-16T17:11:00Z"/>
                <w:b w:val="0"/>
                <w:lang w:val="en-US"/>
              </w:rPr>
            </w:pPr>
          </w:p>
        </w:tc>
      </w:tr>
      <w:tr w:rsidR="00AB6342" w:rsidRPr="00E26D10" w14:paraId="29A7B85B" w14:textId="77777777" w:rsidTr="00AB6342">
        <w:trPr>
          <w:trHeight w:val="103"/>
          <w:jc w:val="center"/>
          <w:ins w:id="608" w:author="Mohammad ABDI ABYANEH" w:date="2021-11-16T17:11:00Z"/>
        </w:trPr>
        <w:tc>
          <w:tcPr>
            <w:tcW w:w="1396" w:type="dxa"/>
            <w:vMerge/>
            <w:shd w:val="clear" w:color="auto" w:fill="auto"/>
            <w:vAlign w:val="center"/>
          </w:tcPr>
          <w:p w14:paraId="30207C4C" w14:textId="77777777" w:rsidR="00AB6342" w:rsidRPr="00E26D10" w:rsidRDefault="00AB6342" w:rsidP="00AB6342">
            <w:pPr>
              <w:pStyle w:val="TAH"/>
              <w:rPr>
                <w:ins w:id="609" w:author="Mohammad ABDI ABYANEH" w:date="2021-11-16T17:11:00Z"/>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ins w:id="610" w:author="Mohammad ABDI ABYANEH" w:date="2021-11-16T17:11:00Z"/>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ins w:id="611" w:author="Mohammad ABDI ABYANEH" w:date="2021-11-16T17:11:00Z"/>
                <w:b w:val="0"/>
              </w:rPr>
            </w:pPr>
            <w:ins w:id="612" w:author="Mohammad ABDI ABYANEH" w:date="2021-11-16T17:11:00Z">
              <w:r>
                <w:rPr>
                  <w:b w:val="0"/>
                </w:rPr>
                <w:t>66</w:t>
              </w:r>
            </w:ins>
          </w:p>
        </w:tc>
        <w:tc>
          <w:tcPr>
            <w:tcW w:w="586" w:type="dxa"/>
            <w:shd w:val="clear" w:color="auto" w:fill="auto"/>
            <w:vAlign w:val="center"/>
          </w:tcPr>
          <w:p w14:paraId="5C2C3D7F" w14:textId="77777777" w:rsidR="00AB6342" w:rsidRPr="00116C26" w:rsidRDefault="00AB6342" w:rsidP="00AB6342">
            <w:pPr>
              <w:pStyle w:val="TAH"/>
              <w:rPr>
                <w:ins w:id="613" w:author="Mohammad ABDI ABYANEH" w:date="2021-11-16T17:11:00Z"/>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ins w:id="614" w:author="Mohammad ABDI ABYANEH" w:date="2021-11-16T17:11:00Z"/>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ins w:id="615" w:author="Mohammad ABDI ABYANEH" w:date="2021-11-16T17:11:00Z"/>
                <w:rFonts w:cs="Arial"/>
                <w:b w:val="0"/>
                <w:szCs w:val="18"/>
              </w:rPr>
            </w:pPr>
            <w:ins w:id="616" w:author="Mohammad ABDI ABYANEH" w:date="2021-11-16T17:11:00Z">
              <w:r w:rsidRPr="00116C26">
                <w:rPr>
                  <w:rFonts w:cs="Arial"/>
                  <w:b w:val="0"/>
                  <w:szCs w:val="18"/>
                </w:rPr>
                <w:t>Yes</w:t>
              </w:r>
            </w:ins>
          </w:p>
        </w:tc>
        <w:tc>
          <w:tcPr>
            <w:tcW w:w="586" w:type="dxa"/>
            <w:shd w:val="clear" w:color="auto" w:fill="auto"/>
            <w:vAlign w:val="center"/>
          </w:tcPr>
          <w:p w14:paraId="6D9557D8" w14:textId="77777777" w:rsidR="00AB6342" w:rsidRPr="00116C26" w:rsidRDefault="00AB6342" w:rsidP="00AB6342">
            <w:pPr>
              <w:pStyle w:val="TAH"/>
              <w:rPr>
                <w:ins w:id="617" w:author="Mohammad ABDI ABYANEH" w:date="2021-11-16T17:11:00Z"/>
                <w:rFonts w:cs="Arial"/>
                <w:b w:val="0"/>
                <w:szCs w:val="18"/>
              </w:rPr>
            </w:pPr>
            <w:ins w:id="618" w:author="Mohammad ABDI ABYANEH" w:date="2021-11-16T17:11:00Z">
              <w:r w:rsidRPr="00116C26">
                <w:rPr>
                  <w:rFonts w:cs="Arial"/>
                  <w:b w:val="0"/>
                  <w:szCs w:val="18"/>
                </w:rPr>
                <w:t>Yes</w:t>
              </w:r>
            </w:ins>
          </w:p>
        </w:tc>
        <w:tc>
          <w:tcPr>
            <w:tcW w:w="586" w:type="dxa"/>
            <w:shd w:val="clear" w:color="auto" w:fill="auto"/>
            <w:vAlign w:val="center"/>
          </w:tcPr>
          <w:p w14:paraId="1557F3FB" w14:textId="77777777" w:rsidR="00AB6342" w:rsidRPr="00116C26" w:rsidRDefault="00AB6342" w:rsidP="00AB6342">
            <w:pPr>
              <w:pStyle w:val="TAH"/>
              <w:rPr>
                <w:ins w:id="619" w:author="Mohammad ABDI ABYANEH" w:date="2021-11-16T17:11:00Z"/>
                <w:rFonts w:cs="Arial"/>
                <w:b w:val="0"/>
                <w:szCs w:val="18"/>
              </w:rPr>
            </w:pPr>
            <w:ins w:id="620" w:author="Mohammad ABDI ABYANEH" w:date="2021-11-16T17:11:00Z">
              <w:r w:rsidRPr="00116C26">
                <w:rPr>
                  <w:rFonts w:cs="Arial"/>
                  <w:b w:val="0"/>
                  <w:szCs w:val="18"/>
                </w:rPr>
                <w:t>Yes</w:t>
              </w:r>
            </w:ins>
          </w:p>
        </w:tc>
        <w:tc>
          <w:tcPr>
            <w:tcW w:w="586" w:type="dxa"/>
            <w:shd w:val="clear" w:color="auto" w:fill="auto"/>
            <w:vAlign w:val="center"/>
          </w:tcPr>
          <w:p w14:paraId="6A37970F" w14:textId="77777777" w:rsidR="00AB6342" w:rsidRPr="00116C26" w:rsidRDefault="00AB6342" w:rsidP="00AB6342">
            <w:pPr>
              <w:pStyle w:val="TAH"/>
              <w:rPr>
                <w:ins w:id="621" w:author="Mohammad ABDI ABYANEH" w:date="2021-11-16T17:11:00Z"/>
                <w:rFonts w:cs="Arial"/>
                <w:b w:val="0"/>
                <w:szCs w:val="18"/>
              </w:rPr>
            </w:pPr>
            <w:ins w:id="622" w:author="Mohammad ABDI ABYANEH" w:date="2021-11-16T17:11:00Z">
              <w:r w:rsidRPr="00116C26">
                <w:rPr>
                  <w:rFonts w:cs="Arial"/>
                  <w:b w:val="0"/>
                  <w:szCs w:val="18"/>
                </w:rPr>
                <w:t>Yes</w:t>
              </w:r>
            </w:ins>
          </w:p>
        </w:tc>
        <w:tc>
          <w:tcPr>
            <w:tcW w:w="1187" w:type="dxa"/>
            <w:vMerge/>
            <w:shd w:val="clear" w:color="auto" w:fill="auto"/>
            <w:vAlign w:val="center"/>
          </w:tcPr>
          <w:p w14:paraId="71AB0119" w14:textId="77777777" w:rsidR="00AB6342" w:rsidRPr="00E26D10" w:rsidRDefault="00AB6342" w:rsidP="00AB6342">
            <w:pPr>
              <w:pStyle w:val="TAH"/>
              <w:rPr>
                <w:ins w:id="623" w:author="Mohammad ABDI ABYANEH" w:date="2021-11-16T17:11:00Z"/>
                <w:b w:val="0"/>
                <w:lang w:val="en-US"/>
              </w:rPr>
            </w:pPr>
          </w:p>
        </w:tc>
        <w:tc>
          <w:tcPr>
            <w:tcW w:w="1287" w:type="dxa"/>
            <w:vMerge/>
            <w:shd w:val="clear" w:color="auto" w:fill="auto"/>
            <w:vAlign w:val="center"/>
          </w:tcPr>
          <w:p w14:paraId="48561671" w14:textId="77777777" w:rsidR="00AB6342" w:rsidRPr="00E26D10" w:rsidRDefault="00AB6342" w:rsidP="00AB6342">
            <w:pPr>
              <w:pStyle w:val="TAH"/>
              <w:rPr>
                <w:ins w:id="624" w:author="Mohammad ABDI ABYANEH" w:date="2021-11-16T17:11:00Z"/>
                <w:b w:val="0"/>
                <w:lang w:val="en-US"/>
              </w:rPr>
            </w:pPr>
          </w:p>
        </w:tc>
      </w:tr>
      <w:tr w:rsidR="00AB6342" w:rsidRPr="00E26D10" w14:paraId="2F25CB1A" w14:textId="77777777" w:rsidTr="00AB6342">
        <w:trPr>
          <w:trHeight w:val="103"/>
          <w:jc w:val="center"/>
          <w:ins w:id="625" w:author="Mohammad ABDI ABYANEH" w:date="2021-11-16T17:11:00Z"/>
        </w:trPr>
        <w:tc>
          <w:tcPr>
            <w:tcW w:w="9620" w:type="dxa"/>
            <w:gridSpan w:val="11"/>
            <w:shd w:val="clear" w:color="auto" w:fill="auto"/>
            <w:vAlign w:val="center"/>
          </w:tcPr>
          <w:p w14:paraId="22584397" w14:textId="77777777" w:rsidR="00AB6342" w:rsidRPr="00FE1404" w:rsidRDefault="00AB6342" w:rsidP="00AB6342">
            <w:pPr>
              <w:pStyle w:val="TAN"/>
              <w:rPr>
                <w:ins w:id="626" w:author="Mohammad ABDI ABYANEH" w:date="2021-11-16T17:11:00Z"/>
              </w:rPr>
            </w:pPr>
            <w:ins w:id="627" w:author="Mohammad ABDI ABYANEH" w:date="2021-11-16T17:11:00Z">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ins>
          </w:p>
        </w:tc>
      </w:tr>
    </w:tbl>
    <w:p w14:paraId="57ED76B7" w14:textId="77777777" w:rsidR="00AB6342" w:rsidRPr="00E26D10" w:rsidRDefault="00AB6342" w:rsidP="00AB6342">
      <w:pPr>
        <w:rPr>
          <w:ins w:id="628" w:author="Mohammad ABDI ABYANEH" w:date="2021-11-16T17:11:00Z"/>
          <w:rFonts w:eastAsia="MS Mincho"/>
          <w:lang w:eastAsia="ja-JP"/>
        </w:rPr>
      </w:pPr>
    </w:p>
    <w:p w14:paraId="4BF03541" w14:textId="77777777" w:rsidR="00AB6342" w:rsidRDefault="00AB6342" w:rsidP="00AB6342">
      <w:pPr>
        <w:pStyle w:val="Heading3"/>
        <w:rPr>
          <w:ins w:id="629" w:author="Mohammad ABDI ABYANEH" w:date="2021-11-16T17:11:00Z"/>
          <w:rFonts w:eastAsia="MS Mincho"/>
          <w:lang w:val="en-US"/>
        </w:rPr>
      </w:pPr>
      <w:bookmarkStart w:id="630" w:name="_Toc528139551"/>
      <w:ins w:id="631" w:author="Mohammad ABDI ABYANEH" w:date="2021-11-16T17:11:00Z">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630"/>
      </w:ins>
    </w:p>
    <w:p w14:paraId="5937D23B" w14:textId="77777777" w:rsidR="00AB6342" w:rsidRPr="006B33C4" w:rsidRDefault="00AB6342" w:rsidP="00AB6342">
      <w:pPr>
        <w:pStyle w:val="Guidance"/>
        <w:rPr>
          <w:ins w:id="632" w:author="Mohammad ABDI ABYANEH" w:date="2021-11-16T17:11:00Z"/>
        </w:rPr>
      </w:pPr>
    </w:p>
    <w:p w14:paraId="4D89168C" w14:textId="77777777" w:rsidR="00AB6342" w:rsidRDefault="00AB6342" w:rsidP="00AB6342">
      <w:pPr>
        <w:pStyle w:val="Caption"/>
        <w:keepNext/>
        <w:jc w:val="center"/>
        <w:rPr>
          <w:ins w:id="633" w:author="Mohammad ABDI ABYANEH" w:date="2021-11-16T17:11:00Z"/>
        </w:rPr>
      </w:pPr>
      <w:ins w:id="634" w:author="Mohammad ABDI ABYANEH" w:date="2021-11-16T17:11:00Z">
        <w:r>
          <w:t>Table 5.</w:t>
        </w:r>
        <w:r>
          <w:rPr>
            <w:rFonts w:eastAsia="MS Mincho"/>
            <w:lang w:val="en-US"/>
          </w:rPr>
          <w:t>25</w:t>
        </w:r>
        <w:r>
          <w:t xml:space="preserve">.2-1: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ins w:id="635" w:author="Mohammad ABDI ABYANEH" w:date="2021-11-16T17:11:00Z"/>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AB6342">
            <w:pPr>
              <w:keepNext/>
              <w:keepLines/>
              <w:overflowPunct w:val="0"/>
              <w:autoSpaceDE w:val="0"/>
              <w:autoSpaceDN w:val="0"/>
              <w:adjustRightInd w:val="0"/>
              <w:spacing w:after="0"/>
              <w:jc w:val="center"/>
              <w:textAlignment w:val="baseline"/>
              <w:rPr>
                <w:ins w:id="636" w:author="Mohammad ABDI ABYANEH" w:date="2021-11-16T17:11:00Z"/>
                <w:rFonts w:ascii="Arial" w:eastAsia="Times New Roman" w:hAnsi="Arial" w:cs="Arial"/>
                <w:sz w:val="18"/>
              </w:rPr>
            </w:pPr>
            <w:ins w:id="637" w:author="Mohammad ABDI ABYANEH" w:date="2021-11-16T17:11:00Z">
              <w:r>
                <w:rPr>
                  <w:rFonts w:ascii="Arial" w:eastAsia="Times New Roman" w:hAnsi="Arial" w:cs="Arial"/>
                  <w:sz w:val="18"/>
                </w:rPr>
                <w:t>CA_7-38-66</w:t>
              </w:r>
            </w:ins>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AB6342">
            <w:pPr>
              <w:keepNext/>
              <w:keepLines/>
              <w:overflowPunct w:val="0"/>
              <w:autoSpaceDE w:val="0"/>
              <w:autoSpaceDN w:val="0"/>
              <w:adjustRightInd w:val="0"/>
              <w:spacing w:after="0"/>
              <w:jc w:val="center"/>
              <w:textAlignment w:val="baseline"/>
              <w:rPr>
                <w:ins w:id="638" w:author="Mohammad ABDI ABYANEH" w:date="2021-11-16T17:11:00Z"/>
                <w:rFonts w:ascii="Arial" w:hAnsi="Arial" w:cs="Arial"/>
                <w:sz w:val="18"/>
                <w:szCs w:val="18"/>
                <w:lang w:val="en-US" w:eastAsia="zh-CN"/>
              </w:rPr>
            </w:pPr>
            <w:ins w:id="639" w:author="Mohammad ABDI ABYANEH" w:date="2021-11-16T17:11:00Z">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AB6342">
            <w:pPr>
              <w:keepNext/>
              <w:keepLines/>
              <w:overflowPunct w:val="0"/>
              <w:autoSpaceDE w:val="0"/>
              <w:autoSpaceDN w:val="0"/>
              <w:adjustRightInd w:val="0"/>
              <w:spacing w:after="0"/>
              <w:jc w:val="center"/>
              <w:textAlignment w:val="baseline"/>
              <w:rPr>
                <w:ins w:id="640" w:author="Mohammad ABDI ABYANEH" w:date="2021-11-16T17:11:00Z"/>
                <w:rFonts w:ascii="Arial" w:hAnsi="Arial" w:cs="Arial"/>
                <w:sz w:val="18"/>
                <w:lang w:eastAsia="zh-CN"/>
              </w:rPr>
            </w:pPr>
            <w:ins w:id="641" w:author="Mohammad ABDI ABYANEH" w:date="2021-11-16T17:11:00Z">
              <w:r>
                <w:rPr>
                  <w:rFonts w:ascii="Arial" w:hAnsi="Arial" w:cs="Arial" w:hint="eastAsia"/>
                  <w:sz w:val="18"/>
                  <w:lang w:eastAsia="zh-CN"/>
                </w:rPr>
                <w:t>0</w:t>
              </w:r>
              <w:r>
                <w:rPr>
                  <w:rFonts w:ascii="Arial" w:hAnsi="Arial" w:cs="Arial"/>
                  <w:sz w:val="18"/>
                  <w:lang w:eastAsia="zh-CN"/>
                </w:rPr>
                <w:t>.5</w:t>
              </w:r>
            </w:ins>
          </w:p>
        </w:tc>
      </w:tr>
      <w:tr w:rsidR="00AB6342" w14:paraId="41ECEA0F" w14:textId="77777777" w:rsidTr="00AB6342">
        <w:trPr>
          <w:jc w:val="center"/>
          <w:ins w:id="642" w:author="Mohammad ABDI ABYANEH" w:date="2021-11-16T17:11:00Z"/>
        </w:trPr>
        <w:tc>
          <w:tcPr>
            <w:tcW w:w="1985" w:type="dxa"/>
            <w:vMerge/>
            <w:tcBorders>
              <w:left w:val="single" w:sz="4" w:space="0" w:color="auto"/>
              <w:right w:val="single" w:sz="4" w:space="0" w:color="auto"/>
            </w:tcBorders>
            <w:vAlign w:val="center"/>
            <w:hideMark/>
          </w:tcPr>
          <w:p w14:paraId="3EAF1ED4" w14:textId="77777777" w:rsidR="00AB6342" w:rsidRDefault="00AB6342" w:rsidP="00AB6342">
            <w:pPr>
              <w:keepNext/>
              <w:keepLines/>
              <w:overflowPunct w:val="0"/>
              <w:autoSpaceDE w:val="0"/>
              <w:autoSpaceDN w:val="0"/>
              <w:adjustRightInd w:val="0"/>
              <w:spacing w:after="0"/>
              <w:jc w:val="center"/>
              <w:textAlignment w:val="baseline"/>
              <w:rPr>
                <w:ins w:id="643" w:author="Mohammad ABDI ABYANEH" w:date="2021-11-16T17:11: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AB6342">
            <w:pPr>
              <w:keepNext/>
              <w:keepLines/>
              <w:overflowPunct w:val="0"/>
              <w:autoSpaceDE w:val="0"/>
              <w:autoSpaceDN w:val="0"/>
              <w:adjustRightInd w:val="0"/>
              <w:spacing w:after="0"/>
              <w:jc w:val="center"/>
              <w:textAlignment w:val="baseline"/>
              <w:rPr>
                <w:ins w:id="644" w:author="Mohammad ABDI ABYANEH" w:date="2021-11-16T17:11:00Z"/>
                <w:rFonts w:ascii="Arial" w:eastAsia="Times New Roman" w:hAnsi="Arial" w:cs="Arial"/>
                <w:sz w:val="18"/>
                <w:lang w:eastAsia="ko-KR"/>
              </w:rPr>
            </w:pPr>
            <w:ins w:id="645" w:author="Mohammad ABDI ABYANEH" w:date="2021-11-16T17:11: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AB6342">
            <w:pPr>
              <w:keepNext/>
              <w:keepLines/>
              <w:overflowPunct w:val="0"/>
              <w:autoSpaceDE w:val="0"/>
              <w:autoSpaceDN w:val="0"/>
              <w:adjustRightInd w:val="0"/>
              <w:spacing w:after="0"/>
              <w:jc w:val="center"/>
              <w:textAlignment w:val="baseline"/>
              <w:rPr>
                <w:ins w:id="646" w:author="Mohammad ABDI ABYANEH" w:date="2021-11-16T17:11:00Z"/>
                <w:rFonts w:ascii="Arial" w:eastAsia="Times New Roman" w:hAnsi="Arial" w:cs="Arial"/>
                <w:sz w:val="18"/>
              </w:rPr>
            </w:pPr>
            <w:ins w:id="647" w:author="Mohammad ABDI ABYANEH" w:date="2021-11-16T17:11:00Z">
              <w:r>
                <w:rPr>
                  <w:rFonts w:ascii="Arial" w:eastAsia="Times New Roman" w:hAnsi="Arial" w:cs="Arial"/>
                  <w:sz w:val="18"/>
                </w:rPr>
                <w:t>0.5</w:t>
              </w:r>
            </w:ins>
          </w:p>
        </w:tc>
      </w:tr>
      <w:tr w:rsidR="00AB6342" w14:paraId="71683CAC" w14:textId="77777777" w:rsidTr="00AB6342">
        <w:trPr>
          <w:jc w:val="center"/>
          <w:ins w:id="648" w:author="Mohammad ABDI ABYANEH" w:date="2021-11-16T17:11:00Z"/>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AB6342">
            <w:pPr>
              <w:spacing w:after="0"/>
              <w:rPr>
                <w:ins w:id="649" w:author="Mohammad ABDI ABYANEH" w:date="2021-11-16T17:11: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AB6342">
            <w:pPr>
              <w:keepNext/>
              <w:keepLines/>
              <w:overflowPunct w:val="0"/>
              <w:autoSpaceDE w:val="0"/>
              <w:autoSpaceDN w:val="0"/>
              <w:adjustRightInd w:val="0"/>
              <w:spacing w:after="0"/>
              <w:jc w:val="center"/>
              <w:textAlignment w:val="baseline"/>
              <w:rPr>
                <w:ins w:id="650" w:author="Mohammad ABDI ABYANEH" w:date="2021-11-16T17:11:00Z"/>
                <w:rFonts w:ascii="Arial" w:eastAsia="Times New Roman" w:hAnsi="Arial" w:cs="Arial"/>
                <w:sz w:val="18"/>
                <w:lang w:eastAsia="ko-KR"/>
              </w:rPr>
            </w:pPr>
            <w:ins w:id="651" w:author="Mohammad ABDI ABYANEH" w:date="2021-11-16T17:11: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AB6342">
            <w:pPr>
              <w:keepNext/>
              <w:keepLines/>
              <w:overflowPunct w:val="0"/>
              <w:autoSpaceDE w:val="0"/>
              <w:autoSpaceDN w:val="0"/>
              <w:adjustRightInd w:val="0"/>
              <w:spacing w:after="0"/>
              <w:jc w:val="center"/>
              <w:textAlignment w:val="baseline"/>
              <w:rPr>
                <w:ins w:id="652" w:author="Mohammad ABDI ABYANEH" w:date="2021-11-16T17:11:00Z"/>
                <w:rFonts w:ascii="Arial" w:eastAsia="Times New Roman" w:hAnsi="Arial" w:cs="Arial"/>
                <w:sz w:val="18"/>
              </w:rPr>
            </w:pPr>
            <w:ins w:id="653" w:author="Mohammad ABDI ABYANEH" w:date="2021-11-16T17:11:00Z">
              <w:r>
                <w:rPr>
                  <w:rFonts w:ascii="Arial" w:eastAsia="Times New Roman" w:hAnsi="Arial" w:cs="Arial"/>
                  <w:sz w:val="18"/>
                </w:rPr>
                <w:t>0.5</w:t>
              </w:r>
            </w:ins>
          </w:p>
        </w:tc>
      </w:tr>
    </w:tbl>
    <w:p w14:paraId="46EC7DDB" w14:textId="77777777" w:rsidR="00AB6342" w:rsidRDefault="00AB6342" w:rsidP="00AB6342">
      <w:pPr>
        <w:pStyle w:val="Caption"/>
        <w:keepNext/>
        <w:jc w:val="center"/>
        <w:rPr>
          <w:ins w:id="654" w:author="Mohammad ABDI ABYANEH" w:date="2021-11-16T17:11:00Z"/>
        </w:rPr>
      </w:pPr>
      <w:ins w:id="655" w:author="Mohammad ABDI ABYANEH" w:date="2021-11-16T17:11:00Z">
        <w:r>
          <w:t xml:space="preserve">Table 5.25.2-2: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ins w:id="656" w:author="Mohammad ABDI ABYANEH" w:date="2021-11-16T17:11:00Z"/>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AB6342">
            <w:pPr>
              <w:keepNext/>
              <w:keepLines/>
              <w:overflowPunct w:val="0"/>
              <w:autoSpaceDE w:val="0"/>
              <w:autoSpaceDN w:val="0"/>
              <w:adjustRightInd w:val="0"/>
              <w:spacing w:after="0"/>
              <w:jc w:val="center"/>
              <w:textAlignment w:val="baseline"/>
              <w:rPr>
                <w:ins w:id="657" w:author="Mohammad ABDI ABYANEH" w:date="2021-11-16T17:11:00Z"/>
                <w:rFonts w:ascii="Arial" w:eastAsia="Times New Roman" w:hAnsi="Arial" w:cs="Arial"/>
                <w:sz w:val="18"/>
              </w:rPr>
            </w:pPr>
            <w:ins w:id="658" w:author="Mohammad ABDI ABYANEH" w:date="2021-11-16T17:11:00Z">
              <w:r>
                <w:rPr>
                  <w:rFonts w:ascii="Arial" w:eastAsia="Times New Roman" w:hAnsi="Arial" w:cs="Arial"/>
                  <w:sz w:val="18"/>
                </w:rPr>
                <w:t>CA_7-38-66</w:t>
              </w:r>
            </w:ins>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AB6342">
            <w:pPr>
              <w:keepNext/>
              <w:keepLines/>
              <w:overflowPunct w:val="0"/>
              <w:autoSpaceDE w:val="0"/>
              <w:autoSpaceDN w:val="0"/>
              <w:adjustRightInd w:val="0"/>
              <w:spacing w:after="0"/>
              <w:jc w:val="center"/>
              <w:textAlignment w:val="baseline"/>
              <w:rPr>
                <w:ins w:id="659" w:author="Mohammad ABDI ABYANEH" w:date="2021-11-16T17:11:00Z"/>
                <w:rFonts w:ascii="Arial" w:hAnsi="Arial" w:cs="Arial"/>
                <w:sz w:val="18"/>
                <w:szCs w:val="18"/>
                <w:lang w:val="en-US" w:eastAsia="zh-CN"/>
              </w:rPr>
            </w:pPr>
            <w:ins w:id="660" w:author="Mohammad ABDI ABYANEH" w:date="2021-11-16T17:11:00Z">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AB6342">
            <w:pPr>
              <w:keepNext/>
              <w:keepLines/>
              <w:overflowPunct w:val="0"/>
              <w:autoSpaceDE w:val="0"/>
              <w:autoSpaceDN w:val="0"/>
              <w:adjustRightInd w:val="0"/>
              <w:spacing w:after="0"/>
              <w:jc w:val="center"/>
              <w:textAlignment w:val="baseline"/>
              <w:rPr>
                <w:ins w:id="661" w:author="Mohammad ABDI ABYANEH" w:date="2021-11-16T17:11:00Z"/>
                <w:rFonts w:ascii="Arial" w:hAnsi="Arial" w:cs="Arial"/>
                <w:sz w:val="18"/>
                <w:lang w:eastAsia="zh-CN"/>
              </w:rPr>
            </w:pPr>
            <w:ins w:id="662" w:author="Mohammad ABDI ABYANEH" w:date="2021-11-16T17:11:00Z">
              <w:r>
                <w:rPr>
                  <w:rFonts w:ascii="Arial" w:hAnsi="Arial" w:cs="Arial" w:hint="eastAsia"/>
                  <w:sz w:val="18"/>
                  <w:lang w:eastAsia="zh-CN"/>
                </w:rPr>
                <w:t>0</w:t>
              </w:r>
            </w:ins>
          </w:p>
        </w:tc>
      </w:tr>
      <w:tr w:rsidR="00AB6342" w14:paraId="49F5A63D" w14:textId="77777777" w:rsidTr="00AB6342">
        <w:trPr>
          <w:jc w:val="center"/>
          <w:ins w:id="663" w:author="Mohammad ABDI ABYANEH" w:date="2021-11-16T17:11:00Z"/>
        </w:trPr>
        <w:tc>
          <w:tcPr>
            <w:tcW w:w="1985" w:type="dxa"/>
            <w:vMerge/>
            <w:tcBorders>
              <w:left w:val="single" w:sz="4" w:space="0" w:color="auto"/>
              <w:right w:val="single" w:sz="4" w:space="0" w:color="auto"/>
            </w:tcBorders>
            <w:vAlign w:val="center"/>
            <w:hideMark/>
          </w:tcPr>
          <w:p w14:paraId="0D4D3153" w14:textId="77777777" w:rsidR="00AB6342" w:rsidRDefault="00AB6342" w:rsidP="00AB6342">
            <w:pPr>
              <w:keepNext/>
              <w:keepLines/>
              <w:overflowPunct w:val="0"/>
              <w:autoSpaceDE w:val="0"/>
              <w:autoSpaceDN w:val="0"/>
              <w:adjustRightInd w:val="0"/>
              <w:spacing w:after="0"/>
              <w:jc w:val="center"/>
              <w:textAlignment w:val="baseline"/>
              <w:rPr>
                <w:ins w:id="664" w:author="Mohammad ABDI ABYANEH" w:date="2021-11-16T17:11: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AB6342">
            <w:pPr>
              <w:keepNext/>
              <w:keepLines/>
              <w:overflowPunct w:val="0"/>
              <w:autoSpaceDE w:val="0"/>
              <w:autoSpaceDN w:val="0"/>
              <w:adjustRightInd w:val="0"/>
              <w:spacing w:after="0"/>
              <w:jc w:val="center"/>
              <w:textAlignment w:val="baseline"/>
              <w:rPr>
                <w:ins w:id="665" w:author="Mohammad ABDI ABYANEH" w:date="2021-11-16T17:11:00Z"/>
                <w:rFonts w:ascii="Arial" w:eastAsia="Times New Roman" w:hAnsi="Arial" w:cs="Arial"/>
                <w:sz w:val="18"/>
                <w:lang w:eastAsia="ko-KR"/>
              </w:rPr>
            </w:pPr>
            <w:ins w:id="666" w:author="Mohammad ABDI ABYANEH" w:date="2021-11-16T17:11: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AB6342">
            <w:pPr>
              <w:keepNext/>
              <w:keepLines/>
              <w:overflowPunct w:val="0"/>
              <w:autoSpaceDE w:val="0"/>
              <w:autoSpaceDN w:val="0"/>
              <w:adjustRightInd w:val="0"/>
              <w:spacing w:after="0"/>
              <w:jc w:val="center"/>
              <w:textAlignment w:val="baseline"/>
              <w:rPr>
                <w:ins w:id="667" w:author="Mohammad ABDI ABYANEH" w:date="2021-11-16T17:11:00Z"/>
                <w:rFonts w:ascii="Arial" w:eastAsia="Times New Roman" w:hAnsi="Arial" w:cs="Arial"/>
                <w:sz w:val="18"/>
              </w:rPr>
            </w:pPr>
            <w:ins w:id="668" w:author="Mohammad ABDI ABYANEH" w:date="2021-11-16T17:11:00Z">
              <w:r>
                <w:rPr>
                  <w:rFonts w:ascii="Arial" w:eastAsia="Times New Roman" w:hAnsi="Arial" w:cs="Arial"/>
                  <w:sz w:val="18"/>
                </w:rPr>
                <w:t>0</w:t>
              </w:r>
            </w:ins>
          </w:p>
        </w:tc>
      </w:tr>
      <w:tr w:rsidR="00AB6342" w14:paraId="40531DC2" w14:textId="77777777" w:rsidTr="00AB6342">
        <w:trPr>
          <w:jc w:val="center"/>
          <w:ins w:id="669" w:author="Mohammad ABDI ABYANEH" w:date="2021-11-16T17:11:00Z"/>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AB6342">
            <w:pPr>
              <w:spacing w:after="0"/>
              <w:rPr>
                <w:ins w:id="670" w:author="Mohammad ABDI ABYANEH" w:date="2021-11-16T17:11: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AB6342">
            <w:pPr>
              <w:keepNext/>
              <w:keepLines/>
              <w:overflowPunct w:val="0"/>
              <w:autoSpaceDE w:val="0"/>
              <w:autoSpaceDN w:val="0"/>
              <w:adjustRightInd w:val="0"/>
              <w:spacing w:after="0"/>
              <w:jc w:val="center"/>
              <w:textAlignment w:val="baseline"/>
              <w:rPr>
                <w:ins w:id="671" w:author="Mohammad ABDI ABYANEH" w:date="2021-11-16T17:11:00Z"/>
                <w:rFonts w:ascii="Arial" w:eastAsia="Times New Roman" w:hAnsi="Arial" w:cs="Arial"/>
                <w:sz w:val="18"/>
                <w:lang w:eastAsia="ko-KR"/>
              </w:rPr>
            </w:pPr>
            <w:ins w:id="672" w:author="Mohammad ABDI ABYANEH" w:date="2021-11-16T17:11: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AB6342">
            <w:pPr>
              <w:keepNext/>
              <w:keepLines/>
              <w:overflowPunct w:val="0"/>
              <w:autoSpaceDE w:val="0"/>
              <w:autoSpaceDN w:val="0"/>
              <w:adjustRightInd w:val="0"/>
              <w:spacing w:after="0"/>
              <w:jc w:val="center"/>
              <w:textAlignment w:val="baseline"/>
              <w:rPr>
                <w:ins w:id="673" w:author="Mohammad ABDI ABYANEH" w:date="2021-11-16T17:11:00Z"/>
                <w:rFonts w:ascii="Arial" w:hAnsi="Arial" w:cs="Arial"/>
                <w:sz w:val="18"/>
                <w:lang w:eastAsia="zh-CN"/>
              </w:rPr>
            </w:pPr>
            <w:ins w:id="674" w:author="Mohammad ABDI ABYANEH" w:date="2021-11-16T17:11:00Z">
              <w:r>
                <w:rPr>
                  <w:rFonts w:ascii="Arial" w:hAnsi="Arial" w:cs="Arial" w:hint="eastAsia"/>
                  <w:sz w:val="18"/>
                  <w:lang w:eastAsia="zh-CN"/>
                </w:rPr>
                <w:t>0</w:t>
              </w:r>
              <w:r>
                <w:rPr>
                  <w:rFonts w:ascii="Arial" w:hAnsi="Arial" w:cs="Arial"/>
                  <w:sz w:val="18"/>
                  <w:lang w:eastAsia="zh-CN"/>
                </w:rPr>
                <w:t>.2</w:t>
              </w:r>
            </w:ins>
          </w:p>
        </w:tc>
      </w:tr>
    </w:tbl>
    <w:p w14:paraId="4FA977B6" w14:textId="77777777" w:rsidR="00AB6342" w:rsidRPr="001E3F3E" w:rsidRDefault="00AB6342" w:rsidP="00AB6342">
      <w:pPr>
        <w:rPr>
          <w:ins w:id="675" w:author="Mohammad ABDI ABYANEH" w:date="2021-11-16T17:11:00Z"/>
        </w:rPr>
      </w:pPr>
    </w:p>
    <w:p w14:paraId="336271F6" w14:textId="77777777" w:rsidR="00AB6342" w:rsidRDefault="00AB6342" w:rsidP="00AB6342">
      <w:pPr>
        <w:pStyle w:val="Heading3"/>
        <w:rPr>
          <w:ins w:id="676" w:author="Mohammad ABDI ABYANEH" w:date="2021-11-16T17:11:00Z"/>
          <w:rFonts w:eastAsia="MS Mincho"/>
          <w:lang w:val="en-US"/>
        </w:rPr>
      </w:pPr>
      <w:bookmarkStart w:id="677" w:name="_Toc528139552"/>
      <w:ins w:id="678" w:author="Mohammad ABDI ABYANEH" w:date="2021-11-16T17:11:00Z">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677"/>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478"/>
    <w:bookmarkEnd w:id="479"/>
    <w:bookmarkEnd w:id="480"/>
    <w:bookmarkEnd w:id="481"/>
    <w:bookmarkEnd w:id="482"/>
    <w:bookmarkEnd w:id="483"/>
    <w:bookmarkEnd w:id="484"/>
    <w:bookmarkEnd w:id="485"/>
    <w:bookmarkEnd w:id="486"/>
    <w:bookmarkEnd w:id="487"/>
    <w:bookmarkEnd w:id="488"/>
    <w:p w14:paraId="62BAB2F9" w14:textId="77777777" w:rsidR="00AB6342" w:rsidRDefault="00AB6342" w:rsidP="00AB6342">
      <w:pPr>
        <w:jc w:val="both"/>
        <w:rPr>
          <w:ins w:id="679" w:author="Mohammad ABDI ABYANEH" w:date="2021-11-16T17:11:00Z"/>
          <w:lang w:eastAsia="zh-CN"/>
        </w:rPr>
      </w:pPr>
      <w:ins w:id="680" w:author="Mohammad ABDI ABYANEH" w:date="2021-11-16T17:11:00Z">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ins>
    </w:p>
    <w:p w14:paraId="0FC92912" w14:textId="42DBD885" w:rsidR="007B3E63" w:rsidDel="00AB6342" w:rsidRDefault="007B3E63" w:rsidP="008816CE">
      <w:pPr>
        <w:rPr>
          <w:del w:id="681" w:author="Mohammad ABDI ABYANEH" w:date="2021-11-16T17:09:00Z"/>
          <w:rFonts w:ascii="Calibri" w:hAnsi="Calibri"/>
          <w:szCs w:val="22"/>
          <w:lang w:eastAsia="zh-CN"/>
        </w:rPr>
      </w:pPr>
    </w:p>
    <w:p w14:paraId="04D7F78C" w14:textId="77777777" w:rsidR="007B3E63" w:rsidRDefault="007B3E63" w:rsidP="008816CE">
      <w:pPr>
        <w:rPr>
          <w:rFonts w:ascii="Calibri" w:hAnsi="Calibri"/>
          <w:szCs w:val="22"/>
          <w:lang w:eastAsia="zh-CN"/>
        </w:rPr>
      </w:pPr>
    </w:p>
    <w:p w14:paraId="664F2E39" w14:textId="2A58F119" w:rsidR="005A646D" w:rsidDel="00622C4C" w:rsidRDefault="005A646D" w:rsidP="008816CE">
      <w:pPr>
        <w:rPr>
          <w:del w:id="682" w:author="Mohammad ABDI ABYANEH" w:date="2021-11-15T15:45:00Z"/>
          <w:rFonts w:ascii="Calibri" w:hAnsi="Calibri"/>
          <w:szCs w:val="22"/>
          <w:lang w:eastAsia="zh-CN"/>
        </w:rPr>
      </w:pPr>
    </w:p>
    <w:p w14:paraId="77F1E598" w14:textId="47A93CBF" w:rsidR="00622C4C" w:rsidRPr="00616096" w:rsidRDefault="00622C4C" w:rsidP="00AB6342">
      <w:pPr>
        <w:pStyle w:val="Heading2"/>
        <w:rPr>
          <w:ins w:id="683" w:author="Mohammad ABDI ABYANEH" w:date="2021-11-15T15:45:00Z"/>
          <w:rFonts w:ascii="Calibri" w:hAnsi="Calibri"/>
          <w:sz w:val="22"/>
          <w:szCs w:val="22"/>
          <w:lang w:val="en-US" w:eastAsia="zh-CN"/>
        </w:rPr>
      </w:pPr>
      <w:ins w:id="684" w:author="Mohammad ABDI ABYANEH" w:date="2021-11-15T15:45:00Z">
        <w:r w:rsidRPr="00616096">
          <w:rPr>
            <w:lang w:val="en-US"/>
          </w:rPr>
          <w:lastRenderedPageBreak/>
          <w:t>5.</w:t>
        </w:r>
      </w:ins>
      <w:ins w:id="685" w:author="Mohammad ABDI ABYANEH" w:date="2021-11-15T15:46:00Z">
        <w:r>
          <w:rPr>
            <w:lang w:val="en-US"/>
          </w:rPr>
          <w:t>2</w:t>
        </w:r>
      </w:ins>
      <w:ins w:id="686" w:author="Mohammad ABDI ABYANEH" w:date="2021-11-16T17:09:00Z">
        <w:r w:rsidR="00AB6342">
          <w:rPr>
            <w:lang w:val="en-US"/>
          </w:rPr>
          <w:t>6</w:t>
        </w:r>
      </w:ins>
      <w:ins w:id="687" w:author="Mohammad ABDI ABYANEH" w:date="2021-11-15T15:45:00Z">
        <w:r w:rsidRPr="00616096">
          <w:rPr>
            <w:rFonts w:ascii="Calibri" w:hAnsi="Calibri"/>
            <w:sz w:val="22"/>
            <w:szCs w:val="22"/>
            <w:lang w:val="en-US" w:eastAsia="sv-SE"/>
          </w:rPr>
          <w:tab/>
        </w:r>
        <w:r>
          <w:rPr>
            <w:rFonts w:eastAsia="MS Mincho" w:cs="Arial"/>
            <w:lang w:eastAsia="ja-JP"/>
          </w:rPr>
          <w:t>CA_3-28-32</w:t>
        </w:r>
      </w:ins>
    </w:p>
    <w:p w14:paraId="1601F4FA" w14:textId="1CA158B7" w:rsidR="00622C4C" w:rsidRDefault="00622C4C" w:rsidP="00AB6342">
      <w:pPr>
        <w:pStyle w:val="Heading3"/>
        <w:rPr>
          <w:ins w:id="688" w:author="Mohammad ABDI ABYANEH" w:date="2021-11-15T15:45:00Z"/>
          <w:rFonts w:eastAsia="MS Mincho"/>
          <w:lang w:val="en-US"/>
        </w:rPr>
      </w:pPr>
      <w:ins w:id="689" w:author="Mohammad ABDI ABYANEH" w:date="2021-11-15T15:45:00Z">
        <w:r>
          <w:rPr>
            <w:rFonts w:eastAsia="MS Mincho"/>
            <w:lang w:val="en-US"/>
          </w:rPr>
          <w:t>5.</w:t>
        </w:r>
      </w:ins>
      <w:ins w:id="690" w:author="Mohammad ABDI ABYANEH" w:date="2021-11-15T15:46:00Z">
        <w:r>
          <w:rPr>
            <w:rFonts w:eastAsia="MS Mincho"/>
            <w:lang w:val="en-US"/>
          </w:rPr>
          <w:t>2</w:t>
        </w:r>
      </w:ins>
      <w:ins w:id="691" w:author="Mohammad ABDI ABYANEH" w:date="2021-11-16T17:09:00Z">
        <w:r w:rsidR="00AB6342">
          <w:rPr>
            <w:rFonts w:eastAsia="MS Mincho"/>
            <w:lang w:val="en-US"/>
          </w:rPr>
          <w:t>6</w:t>
        </w:r>
      </w:ins>
      <w:ins w:id="692" w:author="Mohammad ABDI ABYANEH" w:date="2021-11-15T15:45:00Z">
        <w:r>
          <w:rPr>
            <w:rFonts w:eastAsia="MS Mincho"/>
            <w:lang w:val="en-US"/>
          </w:rPr>
          <w:t>.1</w:t>
        </w:r>
        <w:r>
          <w:rPr>
            <w:rFonts w:eastAsia="MS Mincho"/>
            <w:lang w:val="en-US"/>
          </w:rPr>
          <w:tab/>
          <w:t>Channel bandwidths per operating band for CA</w:t>
        </w:r>
      </w:ins>
    </w:p>
    <w:p w14:paraId="641FDEEE" w14:textId="311B601D" w:rsidR="00622C4C" w:rsidRPr="00E26D10" w:rsidRDefault="00622C4C" w:rsidP="00AB6342">
      <w:pPr>
        <w:pStyle w:val="TH"/>
        <w:rPr>
          <w:ins w:id="693" w:author="Mohammad ABDI ABYANEH" w:date="2021-11-15T15:45:00Z"/>
          <w:lang w:val="en-US" w:eastAsia="zh-CN"/>
        </w:rPr>
      </w:pPr>
      <w:ins w:id="694" w:author="Mohammad ABDI ABYANEH" w:date="2021-11-15T15:45:00Z">
        <w:r w:rsidRPr="00E26D10">
          <w:rPr>
            <w:lang w:val="en-US" w:eastAsia="zh-CN"/>
          </w:rPr>
          <w:t>Table 5.</w:t>
        </w:r>
      </w:ins>
      <w:ins w:id="695" w:author="Mohammad ABDI ABYANEH" w:date="2021-11-15T15:46:00Z">
        <w:r>
          <w:rPr>
            <w:lang w:val="en-US" w:eastAsia="zh-CN"/>
          </w:rPr>
          <w:t>2</w:t>
        </w:r>
      </w:ins>
      <w:ins w:id="696" w:author="Mohammad ABDI ABYANEH" w:date="2021-11-16T17:09:00Z">
        <w:r w:rsidR="00AB6342">
          <w:rPr>
            <w:lang w:val="en-US" w:eastAsia="zh-CN"/>
          </w:rPr>
          <w:t>6</w:t>
        </w:r>
      </w:ins>
      <w:ins w:id="697" w:author="Mohammad ABDI ABYANEH" w:date="2021-11-15T15:45:00Z">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ins w:id="698" w:author="Mohammad ABDI ABYANEH" w:date="2021-11-15T15:45:00Z"/>
        </w:trPr>
        <w:tc>
          <w:tcPr>
            <w:tcW w:w="9620" w:type="dxa"/>
            <w:gridSpan w:val="11"/>
            <w:shd w:val="clear" w:color="auto" w:fill="auto"/>
            <w:hideMark/>
          </w:tcPr>
          <w:p w14:paraId="35B82E92" w14:textId="77777777" w:rsidR="00622C4C" w:rsidRPr="00E26D10" w:rsidRDefault="00622C4C" w:rsidP="00AB6342">
            <w:pPr>
              <w:pStyle w:val="TAH"/>
              <w:rPr>
                <w:ins w:id="699" w:author="Mohammad ABDI ABYANEH" w:date="2021-11-15T15:45:00Z"/>
                <w:sz w:val="20"/>
              </w:rPr>
            </w:pPr>
            <w:ins w:id="700" w:author="Mohammad ABDI ABYANEH" w:date="2021-11-15T15:45:00Z">
              <w:r w:rsidRPr="00E26D10">
                <w:t>E-UTRA CA configuration / Bandwidth combination set</w:t>
              </w:r>
            </w:ins>
          </w:p>
        </w:tc>
      </w:tr>
      <w:tr w:rsidR="00622C4C" w:rsidRPr="00E26D10" w14:paraId="488108B2" w14:textId="77777777" w:rsidTr="00AB6342">
        <w:trPr>
          <w:trHeight w:val="441"/>
          <w:jc w:val="center"/>
          <w:ins w:id="701" w:author="Mohammad ABDI ABYANEH" w:date="2021-11-15T15:45:00Z"/>
        </w:trPr>
        <w:tc>
          <w:tcPr>
            <w:tcW w:w="1396" w:type="dxa"/>
            <w:shd w:val="clear" w:color="auto" w:fill="auto"/>
            <w:hideMark/>
          </w:tcPr>
          <w:p w14:paraId="18C9301A" w14:textId="77777777" w:rsidR="00622C4C" w:rsidRPr="00E26D10" w:rsidRDefault="00622C4C" w:rsidP="00AB6342">
            <w:pPr>
              <w:pStyle w:val="TAH"/>
              <w:rPr>
                <w:ins w:id="702" w:author="Mohammad ABDI ABYANEH" w:date="2021-11-15T15:45:00Z"/>
              </w:rPr>
            </w:pPr>
            <w:ins w:id="703" w:author="Mohammad ABDI ABYANEH" w:date="2021-11-15T15:45:00Z">
              <w:r w:rsidRPr="00E26D10">
                <w:t>E-UTRA CA Configuration</w:t>
              </w:r>
            </w:ins>
          </w:p>
        </w:tc>
        <w:tc>
          <w:tcPr>
            <w:tcW w:w="1467" w:type="dxa"/>
            <w:shd w:val="clear" w:color="auto" w:fill="auto"/>
            <w:hideMark/>
          </w:tcPr>
          <w:p w14:paraId="794712CF" w14:textId="77777777" w:rsidR="00622C4C" w:rsidRPr="00E26D10" w:rsidRDefault="00622C4C" w:rsidP="00AB6342">
            <w:pPr>
              <w:pStyle w:val="TAH"/>
              <w:rPr>
                <w:ins w:id="704" w:author="Mohammad ABDI ABYANEH" w:date="2021-11-15T15:45:00Z"/>
              </w:rPr>
            </w:pPr>
            <w:ins w:id="705" w:author="Mohammad ABDI ABYANEH" w:date="2021-11-15T15:45:00Z">
              <w:r w:rsidRPr="00E26D10">
                <w:rPr>
                  <w:lang w:eastAsia="ja-JP"/>
                </w:rPr>
                <w:t xml:space="preserve">Uplink CA configurations </w:t>
              </w:r>
            </w:ins>
          </w:p>
        </w:tc>
        <w:tc>
          <w:tcPr>
            <w:tcW w:w="767" w:type="dxa"/>
            <w:shd w:val="clear" w:color="auto" w:fill="auto"/>
            <w:hideMark/>
          </w:tcPr>
          <w:p w14:paraId="36A98656" w14:textId="77777777" w:rsidR="00622C4C" w:rsidRPr="00E26D10" w:rsidRDefault="00622C4C" w:rsidP="00AB6342">
            <w:pPr>
              <w:pStyle w:val="TAH"/>
              <w:rPr>
                <w:ins w:id="706" w:author="Mohammad ABDI ABYANEH" w:date="2021-11-15T15:45:00Z"/>
              </w:rPr>
            </w:pPr>
            <w:ins w:id="707" w:author="Mohammad ABDI ABYANEH" w:date="2021-11-15T15:45:00Z">
              <w:r w:rsidRPr="00E26D10">
                <w:t>E-UTRA Bands</w:t>
              </w:r>
            </w:ins>
          </w:p>
        </w:tc>
        <w:tc>
          <w:tcPr>
            <w:tcW w:w="586" w:type="dxa"/>
            <w:shd w:val="clear" w:color="auto" w:fill="auto"/>
            <w:hideMark/>
          </w:tcPr>
          <w:p w14:paraId="209363E4" w14:textId="77777777" w:rsidR="00622C4C" w:rsidRPr="00E26D10" w:rsidRDefault="00622C4C" w:rsidP="00AB6342">
            <w:pPr>
              <w:pStyle w:val="TAH"/>
              <w:rPr>
                <w:ins w:id="708" w:author="Mohammad ABDI ABYANEH" w:date="2021-11-15T15:45:00Z"/>
              </w:rPr>
            </w:pPr>
            <w:ins w:id="709" w:author="Mohammad ABDI ABYANEH" w:date="2021-11-15T15:45:00Z">
              <w:r w:rsidRPr="00E26D10">
                <w:t>1.4</w:t>
              </w:r>
              <w:r w:rsidRPr="00E26D10">
                <w:br/>
                <w:t>MHz</w:t>
              </w:r>
            </w:ins>
          </w:p>
        </w:tc>
        <w:tc>
          <w:tcPr>
            <w:tcW w:w="586" w:type="dxa"/>
            <w:shd w:val="clear" w:color="auto" w:fill="auto"/>
            <w:hideMark/>
          </w:tcPr>
          <w:p w14:paraId="516BE2B7" w14:textId="77777777" w:rsidR="00622C4C" w:rsidRPr="00E26D10" w:rsidRDefault="00622C4C" w:rsidP="00AB6342">
            <w:pPr>
              <w:pStyle w:val="TAH"/>
              <w:rPr>
                <w:ins w:id="710" w:author="Mohammad ABDI ABYANEH" w:date="2021-11-15T15:45:00Z"/>
              </w:rPr>
            </w:pPr>
            <w:ins w:id="711" w:author="Mohammad ABDI ABYANEH" w:date="2021-11-15T15:45:00Z">
              <w:r w:rsidRPr="00E26D10">
                <w:t>3</w:t>
              </w:r>
              <w:r w:rsidRPr="00E26D10">
                <w:br/>
                <w:t>MHz</w:t>
              </w:r>
            </w:ins>
          </w:p>
        </w:tc>
        <w:tc>
          <w:tcPr>
            <w:tcW w:w="586" w:type="dxa"/>
            <w:shd w:val="clear" w:color="auto" w:fill="auto"/>
            <w:hideMark/>
          </w:tcPr>
          <w:p w14:paraId="32E56BDC" w14:textId="77777777" w:rsidR="00622C4C" w:rsidRPr="00E26D10" w:rsidRDefault="00622C4C" w:rsidP="00AB6342">
            <w:pPr>
              <w:pStyle w:val="TAH"/>
              <w:rPr>
                <w:ins w:id="712" w:author="Mohammad ABDI ABYANEH" w:date="2021-11-15T15:45:00Z"/>
              </w:rPr>
            </w:pPr>
            <w:ins w:id="713" w:author="Mohammad ABDI ABYANEH" w:date="2021-11-15T15:45:00Z">
              <w:r w:rsidRPr="00E26D10">
                <w:t>5</w:t>
              </w:r>
              <w:r w:rsidRPr="00E26D10">
                <w:br/>
                <w:t>MHz</w:t>
              </w:r>
            </w:ins>
          </w:p>
        </w:tc>
        <w:tc>
          <w:tcPr>
            <w:tcW w:w="586" w:type="dxa"/>
            <w:shd w:val="clear" w:color="auto" w:fill="auto"/>
            <w:hideMark/>
          </w:tcPr>
          <w:p w14:paraId="2667A78C" w14:textId="77777777" w:rsidR="00622C4C" w:rsidRPr="00E26D10" w:rsidRDefault="00622C4C" w:rsidP="00AB6342">
            <w:pPr>
              <w:pStyle w:val="TAH"/>
              <w:rPr>
                <w:ins w:id="714" w:author="Mohammad ABDI ABYANEH" w:date="2021-11-15T15:45:00Z"/>
              </w:rPr>
            </w:pPr>
            <w:ins w:id="715" w:author="Mohammad ABDI ABYANEH" w:date="2021-11-15T15:45:00Z">
              <w:r w:rsidRPr="00E26D10">
                <w:t>10</w:t>
              </w:r>
              <w:r w:rsidRPr="00E26D10">
                <w:br/>
                <w:t>MHz</w:t>
              </w:r>
            </w:ins>
          </w:p>
        </w:tc>
        <w:tc>
          <w:tcPr>
            <w:tcW w:w="586" w:type="dxa"/>
            <w:shd w:val="clear" w:color="auto" w:fill="auto"/>
            <w:hideMark/>
          </w:tcPr>
          <w:p w14:paraId="71936A6B" w14:textId="77777777" w:rsidR="00622C4C" w:rsidRPr="00E26D10" w:rsidRDefault="00622C4C" w:rsidP="00AB6342">
            <w:pPr>
              <w:pStyle w:val="TAH"/>
              <w:rPr>
                <w:ins w:id="716" w:author="Mohammad ABDI ABYANEH" w:date="2021-11-15T15:45:00Z"/>
              </w:rPr>
            </w:pPr>
            <w:ins w:id="717" w:author="Mohammad ABDI ABYANEH" w:date="2021-11-15T15:45:00Z">
              <w:r w:rsidRPr="00E26D10">
                <w:t>15</w:t>
              </w:r>
              <w:r w:rsidRPr="00E26D10">
                <w:br/>
                <w:t>MHz</w:t>
              </w:r>
            </w:ins>
          </w:p>
        </w:tc>
        <w:tc>
          <w:tcPr>
            <w:tcW w:w="586" w:type="dxa"/>
            <w:shd w:val="clear" w:color="auto" w:fill="auto"/>
            <w:hideMark/>
          </w:tcPr>
          <w:p w14:paraId="3F666C6E" w14:textId="77777777" w:rsidR="00622C4C" w:rsidRPr="00E26D10" w:rsidRDefault="00622C4C" w:rsidP="00AB6342">
            <w:pPr>
              <w:pStyle w:val="TAH"/>
              <w:rPr>
                <w:ins w:id="718" w:author="Mohammad ABDI ABYANEH" w:date="2021-11-15T15:45:00Z"/>
              </w:rPr>
            </w:pPr>
            <w:ins w:id="719" w:author="Mohammad ABDI ABYANEH" w:date="2021-11-15T15:45:00Z">
              <w:r w:rsidRPr="00E26D10">
                <w:t>20</w:t>
              </w:r>
              <w:r w:rsidRPr="00E26D10">
                <w:br/>
                <w:t>MHz</w:t>
              </w:r>
            </w:ins>
          </w:p>
        </w:tc>
        <w:tc>
          <w:tcPr>
            <w:tcW w:w="1187" w:type="dxa"/>
            <w:shd w:val="clear" w:color="auto" w:fill="auto"/>
            <w:hideMark/>
          </w:tcPr>
          <w:p w14:paraId="575A7E9E" w14:textId="77777777" w:rsidR="00622C4C" w:rsidRPr="00E26D10" w:rsidRDefault="00622C4C" w:rsidP="00AB6342">
            <w:pPr>
              <w:pStyle w:val="TAH"/>
              <w:rPr>
                <w:ins w:id="720" w:author="Mohammad ABDI ABYANEH" w:date="2021-11-15T15:45:00Z"/>
              </w:rPr>
            </w:pPr>
            <w:ins w:id="721" w:author="Mohammad ABDI ABYANEH" w:date="2021-11-15T15:45:00Z">
              <w:r w:rsidRPr="00E26D10">
                <w:t>Maximum aggregated bandwidth</w:t>
              </w:r>
            </w:ins>
          </w:p>
          <w:p w14:paraId="45B85840" w14:textId="77777777" w:rsidR="00622C4C" w:rsidRPr="00E26D10" w:rsidRDefault="00622C4C" w:rsidP="00AB6342">
            <w:pPr>
              <w:pStyle w:val="TAH"/>
              <w:rPr>
                <w:ins w:id="722" w:author="Mohammad ABDI ABYANEH" w:date="2021-11-15T15:45:00Z"/>
              </w:rPr>
            </w:pPr>
            <w:ins w:id="723" w:author="Mohammad ABDI ABYANEH" w:date="2021-11-15T15:45:00Z">
              <w:r w:rsidRPr="00E26D10">
                <w:t>[MHz]</w:t>
              </w:r>
            </w:ins>
          </w:p>
        </w:tc>
        <w:tc>
          <w:tcPr>
            <w:tcW w:w="1287" w:type="dxa"/>
            <w:shd w:val="clear" w:color="auto" w:fill="auto"/>
            <w:hideMark/>
          </w:tcPr>
          <w:p w14:paraId="4C1E7BD2" w14:textId="77777777" w:rsidR="00622C4C" w:rsidRPr="00E26D10" w:rsidRDefault="00622C4C" w:rsidP="00AB6342">
            <w:pPr>
              <w:pStyle w:val="TAH"/>
              <w:rPr>
                <w:ins w:id="724" w:author="Mohammad ABDI ABYANEH" w:date="2021-11-15T15:45:00Z"/>
              </w:rPr>
            </w:pPr>
            <w:ins w:id="725" w:author="Mohammad ABDI ABYANEH" w:date="2021-11-15T15:45:00Z">
              <w:r w:rsidRPr="00E26D10">
                <w:t>Bandwidth combination set</w:t>
              </w:r>
            </w:ins>
          </w:p>
        </w:tc>
      </w:tr>
      <w:tr w:rsidR="00622C4C" w:rsidRPr="00E26D10" w14:paraId="18B9E8A5" w14:textId="77777777" w:rsidTr="00AB6342">
        <w:trPr>
          <w:trHeight w:val="103"/>
          <w:jc w:val="center"/>
          <w:ins w:id="726" w:author="Mohammad ABDI ABYANEH" w:date="2021-11-15T15:45:00Z"/>
        </w:trPr>
        <w:tc>
          <w:tcPr>
            <w:tcW w:w="1396" w:type="dxa"/>
            <w:vMerge w:val="restart"/>
            <w:shd w:val="clear" w:color="auto" w:fill="auto"/>
            <w:vAlign w:val="center"/>
          </w:tcPr>
          <w:p w14:paraId="1937739A" w14:textId="77777777" w:rsidR="00622C4C" w:rsidRPr="00FE1404" w:rsidRDefault="00622C4C" w:rsidP="00AB6342">
            <w:pPr>
              <w:pStyle w:val="TAH"/>
              <w:rPr>
                <w:ins w:id="727" w:author="Mohammad ABDI ABYANEH" w:date="2021-11-15T15:45:00Z"/>
                <w:rFonts w:cs="Arial"/>
                <w:b w:val="0"/>
                <w:szCs w:val="18"/>
                <w:vertAlign w:val="superscript"/>
              </w:rPr>
            </w:pPr>
            <w:ins w:id="728" w:author="Mohammad ABDI ABYANEH" w:date="2021-11-15T15:45:00Z">
              <w:r>
                <w:rPr>
                  <w:rFonts w:cs="Arial"/>
                  <w:b w:val="0"/>
                  <w:szCs w:val="18"/>
                </w:rPr>
                <w:t>CA_3A-28A-32A</w:t>
              </w:r>
            </w:ins>
          </w:p>
        </w:tc>
        <w:tc>
          <w:tcPr>
            <w:tcW w:w="1467" w:type="dxa"/>
            <w:vMerge w:val="restart"/>
            <w:shd w:val="clear" w:color="auto" w:fill="auto"/>
            <w:vAlign w:val="center"/>
          </w:tcPr>
          <w:p w14:paraId="7F5A93BD" w14:textId="77777777" w:rsidR="00622C4C" w:rsidRPr="00E26D10" w:rsidRDefault="00622C4C" w:rsidP="00AB6342">
            <w:pPr>
              <w:pStyle w:val="TAH"/>
              <w:rPr>
                <w:ins w:id="729" w:author="Mohammad ABDI ABYANEH" w:date="2021-11-15T15:45:00Z"/>
                <w:rFonts w:cs="Arial"/>
                <w:szCs w:val="18"/>
                <w:lang w:val="en-US" w:eastAsia="ja-JP"/>
              </w:rPr>
            </w:pPr>
            <w:ins w:id="730" w:author="Mohammad ABDI ABYANEH" w:date="2021-11-15T15:45:00Z">
              <w:r w:rsidRPr="00E26D10">
                <w:rPr>
                  <w:rFonts w:cs="Arial"/>
                  <w:szCs w:val="18"/>
                  <w:lang w:val="en-US" w:eastAsia="ja-JP"/>
                </w:rPr>
                <w:t>-</w:t>
              </w:r>
            </w:ins>
          </w:p>
        </w:tc>
        <w:tc>
          <w:tcPr>
            <w:tcW w:w="767" w:type="dxa"/>
            <w:shd w:val="clear" w:color="auto" w:fill="auto"/>
            <w:vAlign w:val="center"/>
          </w:tcPr>
          <w:p w14:paraId="50E2ADB9" w14:textId="77777777" w:rsidR="00622C4C" w:rsidRPr="00116C26" w:rsidRDefault="00622C4C" w:rsidP="00AB6342">
            <w:pPr>
              <w:pStyle w:val="TAH"/>
              <w:rPr>
                <w:ins w:id="731" w:author="Mohammad ABDI ABYANEH" w:date="2021-11-15T15:45:00Z"/>
                <w:b w:val="0"/>
                <w:lang w:eastAsia="zh-CN"/>
              </w:rPr>
            </w:pPr>
            <w:ins w:id="732" w:author="Mohammad ABDI ABYANEH" w:date="2021-11-15T15:45:00Z">
              <w:r>
                <w:rPr>
                  <w:b w:val="0"/>
                  <w:lang w:eastAsia="zh-CN"/>
                </w:rPr>
                <w:t>3</w:t>
              </w:r>
            </w:ins>
          </w:p>
        </w:tc>
        <w:tc>
          <w:tcPr>
            <w:tcW w:w="586" w:type="dxa"/>
            <w:shd w:val="clear" w:color="auto" w:fill="auto"/>
            <w:vAlign w:val="center"/>
          </w:tcPr>
          <w:p w14:paraId="232F79FC" w14:textId="77777777" w:rsidR="00622C4C" w:rsidRPr="00116C26" w:rsidRDefault="00622C4C" w:rsidP="00AB6342">
            <w:pPr>
              <w:pStyle w:val="TAH"/>
              <w:rPr>
                <w:ins w:id="733" w:author="Mohammad ABDI ABYANEH" w:date="2021-11-15T15:45:00Z"/>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ins w:id="734" w:author="Mohammad ABDI ABYANEH" w:date="2021-11-15T15:45:00Z"/>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ins w:id="735" w:author="Mohammad ABDI ABYANEH" w:date="2021-11-15T15:45:00Z"/>
                <w:rFonts w:cs="Arial"/>
                <w:b w:val="0"/>
                <w:szCs w:val="18"/>
              </w:rPr>
            </w:pPr>
            <w:ins w:id="736" w:author="Mohammad ABDI ABYANEH" w:date="2021-11-15T15:45:00Z">
              <w:r w:rsidRPr="00116C26">
                <w:rPr>
                  <w:rFonts w:cs="Arial"/>
                  <w:b w:val="0"/>
                  <w:szCs w:val="18"/>
                </w:rPr>
                <w:t>Yes</w:t>
              </w:r>
            </w:ins>
          </w:p>
        </w:tc>
        <w:tc>
          <w:tcPr>
            <w:tcW w:w="586" w:type="dxa"/>
            <w:shd w:val="clear" w:color="auto" w:fill="auto"/>
            <w:vAlign w:val="center"/>
          </w:tcPr>
          <w:p w14:paraId="15D9FDA0" w14:textId="77777777" w:rsidR="00622C4C" w:rsidRPr="00116C26" w:rsidRDefault="00622C4C" w:rsidP="00AB6342">
            <w:pPr>
              <w:pStyle w:val="TAH"/>
              <w:rPr>
                <w:ins w:id="737" w:author="Mohammad ABDI ABYANEH" w:date="2021-11-15T15:45:00Z"/>
                <w:rFonts w:cs="Arial"/>
                <w:b w:val="0"/>
                <w:szCs w:val="18"/>
              </w:rPr>
            </w:pPr>
            <w:ins w:id="738" w:author="Mohammad ABDI ABYANEH" w:date="2021-11-15T15:45:00Z">
              <w:r w:rsidRPr="00116C26">
                <w:rPr>
                  <w:rFonts w:cs="Arial"/>
                  <w:b w:val="0"/>
                  <w:szCs w:val="18"/>
                </w:rPr>
                <w:t>Yes</w:t>
              </w:r>
            </w:ins>
          </w:p>
        </w:tc>
        <w:tc>
          <w:tcPr>
            <w:tcW w:w="586" w:type="dxa"/>
            <w:shd w:val="clear" w:color="auto" w:fill="auto"/>
            <w:vAlign w:val="center"/>
          </w:tcPr>
          <w:p w14:paraId="66E3B312" w14:textId="77777777" w:rsidR="00622C4C" w:rsidRPr="00116C26" w:rsidRDefault="00622C4C" w:rsidP="00AB6342">
            <w:pPr>
              <w:pStyle w:val="TAH"/>
              <w:rPr>
                <w:ins w:id="739" w:author="Mohammad ABDI ABYANEH" w:date="2021-11-15T15:45:00Z"/>
                <w:rFonts w:cs="Arial"/>
                <w:b w:val="0"/>
                <w:szCs w:val="18"/>
              </w:rPr>
            </w:pPr>
            <w:ins w:id="740" w:author="Mohammad ABDI ABYANEH" w:date="2021-11-15T15:45:00Z">
              <w:r w:rsidRPr="00116C26">
                <w:rPr>
                  <w:rFonts w:cs="Arial"/>
                  <w:b w:val="0"/>
                  <w:szCs w:val="18"/>
                </w:rPr>
                <w:t>Yes</w:t>
              </w:r>
            </w:ins>
          </w:p>
        </w:tc>
        <w:tc>
          <w:tcPr>
            <w:tcW w:w="586" w:type="dxa"/>
            <w:shd w:val="clear" w:color="auto" w:fill="auto"/>
            <w:vAlign w:val="center"/>
          </w:tcPr>
          <w:p w14:paraId="4859B279" w14:textId="77777777" w:rsidR="00622C4C" w:rsidRPr="00116C26" w:rsidRDefault="00622C4C" w:rsidP="00AB6342">
            <w:pPr>
              <w:pStyle w:val="TAH"/>
              <w:rPr>
                <w:ins w:id="741" w:author="Mohammad ABDI ABYANEH" w:date="2021-11-15T15:45:00Z"/>
                <w:rFonts w:cs="Arial"/>
                <w:b w:val="0"/>
                <w:szCs w:val="18"/>
              </w:rPr>
            </w:pPr>
            <w:ins w:id="742" w:author="Mohammad ABDI ABYANEH" w:date="2021-11-15T15:45:00Z">
              <w:r w:rsidRPr="00116C26">
                <w:rPr>
                  <w:rFonts w:cs="Arial"/>
                  <w:b w:val="0"/>
                  <w:szCs w:val="18"/>
                </w:rPr>
                <w:t>Yes</w:t>
              </w:r>
            </w:ins>
          </w:p>
        </w:tc>
        <w:tc>
          <w:tcPr>
            <w:tcW w:w="1187" w:type="dxa"/>
            <w:vMerge w:val="restart"/>
            <w:shd w:val="clear" w:color="auto" w:fill="auto"/>
            <w:vAlign w:val="center"/>
          </w:tcPr>
          <w:p w14:paraId="3420AC3E" w14:textId="77777777" w:rsidR="00622C4C" w:rsidRPr="00E26D10" w:rsidRDefault="00622C4C" w:rsidP="00AB6342">
            <w:pPr>
              <w:pStyle w:val="TAH"/>
              <w:rPr>
                <w:ins w:id="743" w:author="Mohammad ABDI ABYANEH" w:date="2021-11-15T15:45:00Z"/>
                <w:b w:val="0"/>
                <w:lang w:val="en-US"/>
              </w:rPr>
            </w:pPr>
            <w:ins w:id="744" w:author="Mohammad ABDI ABYANEH" w:date="2021-11-15T15:45:00Z">
              <w:r>
                <w:rPr>
                  <w:b w:val="0"/>
                  <w:lang w:val="en-US"/>
                </w:rPr>
                <w:t>6</w:t>
              </w:r>
              <w:r w:rsidRPr="00E26D10">
                <w:rPr>
                  <w:b w:val="0"/>
                  <w:lang w:val="en-US"/>
                </w:rPr>
                <w:t>0</w:t>
              </w:r>
            </w:ins>
          </w:p>
        </w:tc>
        <w:tc>
          <w:tcPr>
            <w:tcW w:w="1287" w:type="dxa"/>
            <w:vMerge w:val="restart"/>
            <w:shd w:val="clear" w:color="auto" w:fill="auto"/>
            <w:vAlign w:val="center"/>
          </w:tcPr>
          <w:p w14:paraId="647C89A8" w14:textId="77777777" w:rsidR="00622C4C" w:rsidRPr="00E26D10" w:rsidRDefault="00622C4C" w:rsidP="00AB6342">
            <w:pPr>
              <w:pStyle w:val="TAH"/>
              <w:rPr>
                <w:ins w:id="745" w:author="Mohammad ABDI ABYANEH" w:date="2021-11-15T15:45:00Z"/>
                <w:b w:val="0"/>
                <w:lang w:val="en-US"/>
              </w:rPr>
            </w:pPr>
            <w:ins w:id="746" w:author="Mohammad ABDI ABYANEH" w:date="2021-11-15T15:45:00Z">
              <w:r w:rsidRPr="00E26D10">
                <w:rPr>
                  <w:b w:val="0"/>
                  <w:lang w:val="en-US"/>
                </w:rPr>
                <w:t>0</w:t>
              </w:r>
            </w:ins>
          </w:p>
        </w:tc>
      </w:tr>
      <w:tr w:rsidR="00622C4C" w:rsidRPr="00E26D10" w14:paraId="7BDAA9F8" w14:textId="77777777" w:rsidTr="00AB6342">
        <w:trPr>
          <w:trHeight w:val="103"/>
          <w:jc w:val="center"/>
          <w:ins w:id="747" w:author="Mohammad ABDI ABYANEH" w:date="2021-11-15T15:45:00Z"/>
        </w:trPr>
        <w:tc>
          <w:tcPr>
            <w:tcW w:w="1396" w:type="dxa"/>
            <w:vMerge/>
            <w:shd w:val="clear" w:color="auto" w:fill="auto"/>
            <w:vAlign w:val="center"/>
          </w:tcPr>
          <w:p w14:paraId="2F1ECA06" w14:textId="77777777" w:rsidR="00622C4C" w:rsidRPr="00E26D10" w:rsidRDefault="00622C4C" w:rsidP="00AB6342">
            <w:pPr>
              <w:pStyle w:val="TAH"/>
              <w:rPr>
                <w:ins w:id="748" w:author="Mohammad ABDI ABYANEH" w:date="2021-11-15T15:45:00Z"/>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ins w:id="749" w:author="Mohammad ABDI ABYANEH" w:date="2021-11-15T15:45:00Z"/>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ins w:id="750" w:author="Mohammad ABDI ABYANEH" w:date="2021-11-15T15:45:00Z"/>
                <w:rFonts w:cs="Arial"/>
                <w:b w:val="0"/>
                <w:szCs w:val="18"/>
                <w:lang w:val="en-US"/>
              </w:rPr>
            </w:pPr>
            <w:ins w:id="751" w:author="Mohammad ABDI ABYANEH" w:date="2021-11-15T15:45:00Z">
              <w:r>
                <w:rPr>
                  <w:b w:val="0"/>
                </w:rPr>
                <w:t>28</w:t>
              </w:r>
            </w:ins>
          </w:p>
        </w:tc>
        <w:tc>
          <w:tcPr>
            <w:tcW w:w="586" w:type="dxa"/>
            <w:shd w:val="clear" w:color="auto" w:fill="auto"/>
            <w:vAlign w:val="center"/>
          </w:tcPr>
          <w:p w14:paraId="55AD8673" w14:textId="77777777" w:rsidR="00622C4C" w:rsidRPr="00116C26" w:rsidRDefault="00622C4C" w:rsidP="00AB6342">
            <w:pPr>
              <w:pStyle w:val="TAH"/>
              <w:rPr>
                <w:ins w:id="752" w:author="Mohammad ABDI ABYANEH" w:date="2021-11-15T15:45:00Z"/>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ins w:id="753" w:author="Mohammad ABDI ABYANEH" w:date="2021-11-15T15:45:00Z"/>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ins w:id="754" w:author="Mohammad ABDI ABYANEH" w:date="2021-11-15T15:45:00Z"/>
                <w:rFonts w:cs="Arial"/>
                <w:b w:val="0"/>
                <w:szCs w:val="18"/>
              </w:rPr>
            </w:pPr>
            <w:ins w:id="755" w:author="Mohammad ABDI ABYANEH" w:date="2021-11-15T15:45:00Z">
              <w:r w:rsidRPr="00116C26">
                <w:rPr>
                  <w:rFonts w:cs="Arial"/>
                  <w:b w:val="0"/>
                  <w:szCs w:val="18"/>
                </w:rPr>
                <w:t>Yes</w:t>
              </w:r>
            </w:ins>
          </w:p>
        </w:tc>
        <w:tc>
          <w:tcPr>
            <w:tcW w:w="586" w:type="dxa"/>
            <w:shd w:val="clear" w:color="auto" w:fill="auto"/>
            <w:vAlign w:val="center"/>
          </w:tcPr>
          <w:p w14:paraId="751B1A3E" w14:textId="77777777" w:rsidR="00622C4C" w:rsidRPr="00116C26" w:rsidRDefault="00622C4C" w:rsidP="00AB6342">
            <w:pPr>
              <w:pStyle w:val="TAH"/>
              <w:rPr>
                <w:ins w:id="756" w:author="Mohammad ABDI ABYANEH" w:date="2021-11-15T15:45:00Z"/>
                <w:rFonts w:cs="Arial"/>
                <w:b w:val="0"/>
                <w:szCs w:val="18"/>
              </w:rPr>
            </w:pPr>
            <w:ins w:id="757" w:author="Mohammad ABDI ABYANEH" w:date="2021-11-15T15:45:00Z">
              <w:r w:rsidRPr="00116C26">
                <w:rPr>
                  <w:rFonts w:cs="Arial"/>
                  <w:b w:val="0"/>
                  <w:szCs w:val="18"/>
                </w:rPr>
                <w:t>Yes</w:t>
              </w:r>
            </w:ins>
          </w:p>
        </w:tc>
        <w:tc>
          <w:tcPr>
            <w:tcW w:w="586" w:type="dxa"/>
            <w:shd w:val="clear" w:color="auto" w:fill="auto"/>
            <w:vAlign w:val="center"/>
          </w:tcPr>
          <w:p w14:paraId="2BCAB5E9" w14:textId="77777777" w:rsidR="00622C4C" w:rsidRPr="00116C26" w:rsidRDefault="00622C4C" w:rsidP="00AB6342">
            <w:pPr>
              <w:pStyle w:val="TAH"/>
              <w:rPr>
                <w:ins w:id="758" w:author="Mohammad ABDI ABYANEH" w:date="2021-11-15T15:45:00Z"/>
                <w:rFonts w:cs="Arial"/>
                <w:b w:val="0"/>
                <w:szCs w:val="18"/>
              </w:rPr>
            </w:pPr>
            <w:ins w:id="759" w:author="Mohammad ABDI ABYANEH" w:date="2021-11-15T15:45:00Z">
              <w:r w:rsidRPr="00116C26">
                <w:rPr>
                  <w:rFonts w:cs="Arial"/>
                  <w:b w:val="0"/>
                  <w:szCs w:val="18"/>
                </w:rPr>
                <w:t>Yes</w:t>
              </w:r>
            </w:ins>
          </w:p>
        </w:tc>
        <w:tc>
          <w:tcPr>
            <w:tcW w:w="586" w:type="dxa"/>
            <w:shd w:val="clear" w:color="auto" w:fill="auto"/>
            <w:vAlign w:val="center"/>
          </w:tcPr>
          <w:p w14:paraId="1AB16903" w14:textId="77777777" w:rsidR="00622C4C" w:rsidRPr="00116C26" w:rsidRDefault="00622C4C" w:rsidP="00AB6342">
            <w:pPr>
              <w:pStyle w:val="TAH"/>
              <w:rPr>
                <w:ins w:id="760" w:author="Mohammad ABDI ABYANEH" w:date="2021-11-15T15:45:00Z"/>
                <w:rFonts w:cs="Arial"/>
                <w:b w:val="0"/>
                <w:szCs w:val="18"/>
              </w:rPr>
            </w:pPr>
            <w:ins w:id="761" w:author="Mohammad ABDI ABYANEH" w:date="2021-11-15T15:45:00Z">
              <w:r w:rsidRPr="00116C26">
                <w:rPr>
                  <w:rFonts w:cs="Arial"/>
                  <w:b w:val="0"/>
                  <w:szCs w:val="18"/>
                </w:rPr>
                <w:t>Yes</w:t>
              </w:r>
            </w:ins>
          </w:p>
        </w:tc>
        <w:tc>
          <w:tcPr>
            <w:tcW w:w="1187" w:type="dxa"/>
            <w:vMerge/>
            <w:shd w:val="clear" w:color="auto" w:fill="auto"/>
            <w:vAlign w:val="center"/>
          </w:tcPr>
          <w:p w14:paraId="231668DD" w14:textId="77777777" w:rsidR="00622C4C" w:rsidRPr="00E26D10" w:rsidRDefault="00622C4C" w:rsidP="00AB6342">
            <w:pPr>
              <w:pStyle w:val="TAH"/>
              <w:rPr>
                <w:ins w:id="762" w:author="Mohammad ABDI ABYANEH" w:date="2021-11-15T15:45:00Z"/>
                <w:b w:val="0"/>
                <w:lang w:val="en-US"/>
              </w:rPr>
            </w:pPr>
          </w:p>
        </w:tc>
        <w:tc>
          <w:tcPr>
            <w:tcW w:w="1287" w:type="dxa"/>
            <w:vMerge/>
            <w:shd w:val="clear" w:color="auto" w:fill="auto"/>
            <w:vAlign w:val="center"/>
          </w:tcPr>
          <w:p w14:paraId="2DC1B8C8" w14:textId="77777777" w:rsidR="00622C4C" w:rsidRPr="00E26D10" w:rsidRDefault="00622C4C" w:rsidP="00AB6342">
            <w:pPr>
              <w:pStyle w:val="TAH"/>
              <w:rPr>
                <w:ins w:id="763" w:author="Mohammad ABDI ABYANEH" w:date="2021-11-15T15:45:00Z"/>
                <w:b w:val="0"/>
                <w:lang w:val="en-US"/>
              </w:rPr>
            </w:pPr>
          </w:p>
        </w:tc>
      </w:tr>
      <w:tr w:rsidR="00622C4C" w:rsidRPr="00E26D10" w14:paraId="283B6CBD" w14:textId="77777777" w:rsidTr="00AB6342">
        <w:trPr>
          <w:trHeight w:val="103"/>
          <w:jc w:val="center"/>
          <w:ins w:id="764" w:author="Mohammad ABDI ABYANEH" w:date="2021-11-15T15:45:00Z"/>
        </w:trPr>
        <w:tc>
          <w:tcPr>
            <w:tcW w:w="1396" w:type="dxa"/>
            <w:vMerge/>
            <w:shd w:val="clear" w:color="auto" w:fill="auto"/>
            <w:vAlign w:val="center"/>
          </w:tcPr>
          <w:p w14:paraId="0EB77CB8" w14:textId="77777777" w:rsidR="00622C4C" w:rsidRPr="00E26D10" w:rsidRDefault="00622C4C" w:rsidP="00AB6342">
            <w:pPr>
              <w:pStyle w:val="TAH"/>
              <w:rPr>
                <w:ins w:id="765" w:author="Mohammad ABDI ABYANEH" w:date="2021-11-15T15:45:00Z"/>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ins w:id="766" w:author="Mohammad ABDI ABYANEH" w:date="2021-11-15T15:45:00Z"/>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ins w:id="767" w:author="Mohammad ABDI ABYANEH" w:date="2021-11-15T15:45:00Z"/>
                <w:rFonts w:cs="Arial"/>
                <w:b w:val="0"/>
                <w:szCs w:val="18"/>
                <w:lang w:val="en-US"/>
              </w:rPr>
            </w:pPr>
            <w:ins w:id="768" w:author="Mohammad ABDI ABYANEH" w:date="2021-11-15T15:45:00Z">
              <w:r>
                <w:rPr>
                  <w:b w:val="0"/>
                </w:rPr>
                <w:t>32</w:t>
              </w:r>
            </w:ins>
          </w:p>
        </w:tc>
        <w:tc>
          <w:tcPr>
            <w:tcW w:w="586" w:type="dxa"/>
            <w:shd w:val="clear" w:color="auto" w:fill="auto"/>
            <w:vAlign w:val="center"/>
          </w:tcPr>
          <w:p w14:paraId="6FB31FB0" w14:textId="77777777" w:rsidR="00622C4C" w:rsidRPr="00116C26" w:rsidRDefault="00622C4C" w:rsidP="00AB6342">
            <w:pPr>
              <w:pStyle w:val="TAH"/>
              <w:rPr>
                <w:ins w:id="769" w:author="Mohammad ABDI ABYANEH" w:date="2021-11-15T15:45:00Z"/>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ins w:id="770" w:author="Mohammad ABDI ABYANEH" w:date="2021-11-15T15:45:00Z"/>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ins w:id="771" w:author="Mohammad ABDI ABYANEH" w:date="2021-11-15T15:45:00Z"/>
                <w:rFonts w:cs="Arial"/>
                <w:b w:val="0"/>
                <w:szCs w:val="18"/>
              </w:rPr>
            </w:pPr>
            <w:ins w:id="772" w:author="Mohammad ABDI ABYANEH" w:date="2021-11-15T15:45:00Z">
              <w:r w:rsidRPr="00116C26">
                <w:rPr>
                  <w:rFonts w:cs="Arial"/>
                  <w:b w:val="0"/>
                  <w:szCs w:val="18"/>
                </w:rPr>
                <w:t>Yes</w:t>
              </w:r>
            </w:ins>
          </w:p>
        </w:tc>
        <w:tc>
          <w:tcPr>
            <w:tcW w:w="586" w:type="dxa"/>
            <w:shd w:val="clear" w:color="auto" w:fill="auto"/>
            <w:vAlign w:val="center"/>
          </w:tcPr>
          <w:p w14:paraId="3D3F2D08" w14:textId="77777777" w:rsidR="00622C4C" w:rsidRPr="00116C26" w:rsidRDefault="00622C4C" w:rsidP="00AB6342">
            <w:pPr>
              <w:pStyle w:val="TAH"/>
              <w:rPr>
                <w:ins w:id="773" w:author="Mohammad ABDI ABYANEH" w:date="2021-11-15T15:45:00Z"/>
                <w:rFonts w:cs="Arial"/>
                <w:b w:val="0"/>
                <w:szCs w:val="18"/>
              </w:rPr>
            </w:pPr>
            <w:ins w:id="774" w:author="Mohammad ABDI ABYANEH" w:date="2021-11-15T15:45:00Z">
              <w:r w:rsidRPr="00116C26">
                <w:rPr>
                  <w:rFonts w:cs="Arial"/>
                  <w:b w:val="0"/>
                  <w:szCs w:val="18"/>
                </w:rPr>
                <w:t>Yes</w:t>
              </w:r>
            </w:ins>
          </w:p>
        </w:tc>
        <w:tc>
          <w:tcPr>
            <w:tcW w:w="586" w:type="dxa"/>
            <w:shd w:val="clear" w:color="auto" w:fill="auto"/>
            <w:vAlign w:val="center"/>
          </w:tcPr>
          <w:p w14:paraId="3BAF57F6" w14:textId="77777777" w:rsidR="00622C4C" w:rsidRPr="00116C26" w:rsidRDefault="00622C4C" w:rsidP="00AB6342">
            <w:pPr>
              <w:pStyle w:val="TAH"/>
              <w:rPr>
                <w:ins w:id="775" w:author="Mohammad ABDI ABYANEH" w:date="2021-11-15T15:45:00Z"/>
                <w:rFonts w:cs="Arial"/>
                <w:b w:val="0"/>
                <w:szCs w:val="18"/>
              </w:rPr>
            </w:pPr>
            <w:ins w:id="776" w:author="Mohammad ABDI ABYANEH" w:date="2021-11-15T15:45:00Z">
              <w:r w:rsidRPr="00116C26">
                <w:rPr>
                  <w:rFonts w:cs="Arial"/>
                  <w:b w:val="0"/>
                  <w:szCs w:val="18"/>
                </w:rPr>
                <w:t>Yes</w:t>
              </w:r>
            </w:ins>
          </w:p>
        </w:tc>
        <w:tc>
          <w:tcPr>
            <w:tcW w:w="586" w:type="dxa"/>
            <w:shd w:val="clear" w:color="auto" w:fill="auto"/>
            <w:vAlign w:val="center"/>
          </w:tcPr>
          <w:p w14:paraId="50CE39DB" w14:textId="77777777" w:rsidR="00622C4C" w:rsidRPr="00116C26" w:rsidRDefault="00622C4C" w:rsidP="00AB6342">
            <w:pPr>
              <w:pStyle w:val="TAH"/>
              <w:rPr>
                <w:ins w:id="777" w:author="Mohammad ABDI ABYANEH" w:date="2021-11-15T15:45:00Z"/>
                <w:rFonts w:cs="Arial"/>
                <w:b w:val="0"/>
                <w:szCs w:val="18"/>
              </w:rPr>
            </w:pPr>
            <w:ins w:id="778" w:author="Mohammad ABDI ABYANEH" w:date="2021-11-15T15:45:00Z">
              <w:r w:rsidRPr="00116C26">
                <w:rPr>
                  <w:rFonts w:cs="Arial"/>
                  <w:b w:val="0"/>
                  <w:szCs w:val="18"/>
                </w:rPr>
                <w:t>Yes</w:t>
              </w:r>
            </w:ins>
          </w:p>
        </w:tc>
        <w:tc>
          <w:tcPr>
            <w:tcW w:w="1187" w:type="dxa"/>
            <w:vMerge/>
            <w:shd w:val="clear" w:color="auto" w:fill="auto"/>
            <w:vAlign w:val="center"/>
          </w:tcPr>
          <w:p w14:paraId="128E56F6" w14:textId="77777777" w:rsidR="00622C4C" w:rsidRPr="00E26D10" w:rsidRDefault="00622C4C" w:rsidP="00AB6342">
            <w:pPr>
              <w:pStyle w:val="TAH"/>
              <w:rPr>
                <w:ins w:id="779" w:author="Mohammad ABDI ABYANEH" w:date="2021-11-15T15:45:00Z"/>
                <w:b w:val="0"/>
                <w:lang w:val="en-US"/>
              </w:rPr>
            </w:pPr>
          </w:p>
        </w:tc>
        <w:tc>
          <w:tcPr>
            <w:tcW w:w="1287" w:type="dxa"/>
            <w:vMerge/>
            <w:shd w:val="clear" w:color="auto" w:fill="auto"/>
            <w:vAlign w:val="center"/>
          </w:tcPr>
          <w:p w14:paraId="79AACB05" w14:textId="77777777" w:rsidR="00622C4C" w:rsidRPr="00E26D10" w:rsidRDefault="00622C4C" w:rsidP="00AB6342">
            <w:pPr>
              <w:pStyle w:val="TAH"/>
              <w:rPr>
                <w:ins w:id="780" w:author="Mohammad ABDI ABYANEH" w:date="2021-11-15T15:45:00Z"/>
                <w:b w:val="0"/>
                <w:lang w:val="en-US"/>
              </w:rPr>
            </w:pPr>
          </w:p>
        </w:tc>
      </w:tr>
    </w:tbl>
    <w:p w14:paraId="0AC7541F" w14:textId="77777777" w:rsidR="00622C4C" w:rsidRPr="00E26D10" w:rsidRDefault="00622C4C" w:rsidP="00622C4C">
      <w:pPr>
        <w:rPr>
          <w:ins w:id="781" w:author="Mohammad ABDI ABYANEH" w:date="2021-11-15T15:45:00Z"/>
          <w:rFonts w:eastAsia="MS Mincho"/>
          <w:lang w:eastAsia="ja-JP"/>
        </w:rPr>
      </w:pPr>
    </w:p>
    <w:p w14:paraId="1BF2EB5A" w14:textId="5EFA2304" w:rsidR="00622C4C" w:rsidRDefault="00622C4C" w:rsidP="00AB6342">
      <w:pPr>
        <w:pStyle w:val="Heading3"/>
        <w:rPr>
          <w:ins w:id="782" w:author="Mohammad ABDI ABYANEH" w:date="2021-11-15T15:45:00Z"/>
          <w:rFonts w:eastAsia="MS Mincho"/>
          <w:lang w:val="en-US"/>
        </w:rPr>
      </w:pPr>
      <w:ins w:id="783" w:author="Mohammad ABDI ABYANEH" w:date="2021-11-15T15:45:00Z">
        <w:r w:rsidRPr="00052FB3">
          <w:rPr>
            <w:rFonts w:eastAsia="MS Mincho"/>
            <w:lang w:val="en-US"/>
          </w:rPr>
          <w:t>5.</w:t>
        </w:r>
      </w:ins>
      <w:ins w:id="784" w:author="Mohammad ABDI ABYANEH" w:date="2021-11-15T15:46:00Z">
        <w:r>
          <w:rPr>
            <w:rFonts w:eastAsia="MS Mincho"/>
            <w:lang w:val="en-US"/>
          </w:rPr>
          <w:t>2</w:t>
        </w:r>
      </w:ins>
      <w:ins w:id="785" w:author="Mohammad ABDI ABYANEH" w:date="2021-11-16T17:09:00Z">
        <w:r w:rsidR="00AB6342">
          <w:rPr>
            <w:rFonts w:eastAsia="MS Mincho"/>
            <w:lang w:val="en-US"/>
          </w:rPr>
          <w:t>6</w:t>
        </w:r>
      </w:ins>
      <w:ins w:id="786" w:author="Mohammad ABDI ABYANEH" w:date="2021-11-15T15:45:00Z">
        <w:r w:rsidRPr="00052FB3">
          <w:rPr>
            <w:rFonts w:eastAsia="MS Mincho"/>
            <w:lang w:val="en-US"/>
          </w:rPr>
          <w:t>.</w:t>
        </w:r>
        <w:r>
          <w:rPr>
            <w:rFonts w:eastAsia="MS Mincho"/>
            <w:lang w:val="en-US"/>
          </w:rPr>
          <w:t>2</w:t>
        </w:r>
        <w:r w:rsidRPr="00052FB3">
          <w:rPr>
            <w:rFonts w:eastAsia="MS Mincho"/>
            <w:lang w:val="en-US"/>
          </w:rPr>
          <w:tab/>
          <w:t>∆TIB and ∆RIB values</w:t>
        </w:r>
      </w:ins>
    </w:p>
    <w:p w14:paraId="513B971D" w14:textId="77777777" w:rsidR="00622C4C" w:rsidRPr="006B33C4" w:rsidRDefault="00622C4C" w:rsidP="00622C4C">
      <w:pPr>
        <w:pStyle w:val="Guidance"/>
        <w:rPr>
          <w:ins w:id="787" w:author="Mohammad ABDI ABYANEH" w:date="2021-11-15T15:45:00Z"/>
        </w:rPr>
      </w:pPr>
    </w:p>
    <w:p w14:paraId="76210EF2" w14:textId="4AE7554C" w:rsidR="00622C4C" w:rsidRDefault="00622C4C" w:rsidP="00AB6342">
      <w:pPr>
        <w:pStyle w:val="Caption"/>
        <w:keepNext/>
        <w:jc w:val="center"/>
        <w:rPr>
          <w:ins w:id="788" w:author="Mohammad ABDI ABYANEH" w:date="2021-11-15T15:45:00Z"/>
        </w:rPr>
      </w:pPr>
      <w:ins w:id="789" w:author="Mohammad ABDI ABYANEH" w:date="2021-11-15T15:45:00Z">
        <w:r>
          <w:t>Table 5.</w:t>
        </w:r>
      </w:ins>
      <w:ins w:id="790" w:author="Mohammad ABDI ABYANEH" w:date="2021-11-15T15:46:00Z">
        <w:r>
          <w:t>2</w:t>
        </w:r>
      </w:ins>
      <w:ins w:id="791" w:author="Mohammad ABDI ABYANEH" w:date="2021-11-16T17:09:00Z">
        <w:r w:rsidR="00AB6342">
          <w:t>6</w:t>
        </w:r>
      </w:ins>
      <w:ins w:id="792" w:author="Mohammad ABDI ABYANEH" w:date="2021-11-15T15:45:00Z">
        <w:r>
          <w:t xml:space="preserve">.2-1: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ins w:id="793" w:author="Mohammad ABDI ABYANEH" w:date="2021-11-15T15:45:00Z"/>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AB6342">
            <w:pPr>
              <w:keepNext/>
              <w:keepLines/>
              <w:overflowPunct w:val="0"/>
              <w:autoSpaceDE w:val="0"/>
              <w:autoSpaceDN w:val="0"/>
              <w:adjustRightInd w:val="0"/>
              <w:spacing w:after="0"/>
              <w:jc w:val="center"/>
              <w:textAlignment w:val="baseline"/>
              <w:rPr>
                <w:ins w:id="794" w:author="Mohammad ABDI ABYANEH" w:date="2021-11-15T15:45:00Z"/>
                <w:rFonts w:ascii="Arial" w:eastAsia="Times New Roman" w:hAnsi="Arial" w:cs="Arial"/>
                <w:sz w:val="18"/>
              </w:rPr>
            </w:pPr>
            <w:ins w:id="795" w:author="Mohammad ABDI ABYANEH" w:date="2021-11-15T15:45:00Z">
              <w:r>
                <w:rPr>
                  <w:rFonts w:ascii="Arial" w:eastAsia="Times New Roman" w:hAnsi="Arial" w:cs="Arial"/>
                  <w:sz w:val="18"/>
                </w:rPr>
                <w:t>CA_3-28-32</w:t>
              </w:r>
            </w:ins>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AB6342">
            <w:pPr>
              <w:keepNext/>
              <w:keepLines/>
              <w:overflowPunct w:val="0"/>
              <w:autoSpaceDE w:val="0"/>
              <w:autoSpaceDN w:val="0"/>
              <w:adjustRightInd w:val="0"/>
              <w:spacing w:after="0"/>
              <w:jc w:val="center"/>
              <w:textAlignment w:val="baseline"/>
              <w:rPr>
                <w:ins w:id="796" w:author="Mohammad ABDI ABYANEH" w:date="2021-11-15T15:45:00Z"/>
                <w:rFonts w:ascii="Arial" w:hAnsi="Arial" w:cs="Arial"/>
                <w:sz w:val="18"/>
                <w:szCs w:val="18"/>
                <w:lang w:val="en-US" w:eastAsia="zh-CN"/>
              </w:rPr>
            </w:pPr>
            <w:ins w:id="797" w:author="Mohammad ABDI ABYANEH" w:date="2021-11-15T15:45:00Z">
              <w:r>
                <w:rPr>
                  <w:rFonts w:ascii="Arial" w:hAnsi="Arial" w:cs="Arial"/>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AB6342">
            <w:pPr>
              <w:keepNext/>
              <w:keepLines/>
              <w:overflowPunct w:val="0"/>
              <w:autoSpaceDE w:val="0"/>
              <w:autoSpaceDN w:val="0"/>
              <w:adjustRightInd w:val="0"/>
              <w:spacing w:after="0"/>
              <w:jc w:val="center"/>
              <w:textAlignment w:val="baseline"/>
              <w:rPr>
                <w:ins w:id="798" w:author="Mohammad ABDI ABYANEH" w:date="2021-11-15T15:45:00Z"/>
                <w:rFonts w:ascii="Arial" w:hAnsi="Arial" w:cs="Arial"/>
                <w:sz w:val="18"/>
                <w:lang w:eastAsia="zh-CN"/>
              </w:rPr>
            </w:pPr>
            <w:ins w:id="799" w:author="Mohammad ABDI ABYANEH" w:date="2021-11-15T15:45:00Z">
              <w:r>
                <w:rPr>
                  <w:rFonts w:ascii="Arial" w:hAnsi="Arial" w:cs="Arial" w:hint="eastAsia"/>
                  <w:sz w:val="18"/>
                  <w:lang w:eastAsia="zh-CN"/>
                </w:rPr>
                <w:t>0</w:t>
              </w:r>
              <w:r>
                <w:rPr>
                  <w:rFonts w:ascii="Arial" w:hAnsi="Arial" w:cs="Arial"/>
                  <w:sz w:val="18"/>
                  <w:lang w:eastAsia="zh-CN"/>
                </w:rPr>
                <w:t>.5</w:t>
              </w:r>
            </w:ins>
          </w:p>
        </w:tc>
      </w:tr>
      <w:tr w:rsidR="00622C4C" w14:paraId="25970A9E" w14:textId="77777777" w:rsidTr="00AB6342">
        <w:trPr>
          <w:jc w:val="center"/>
          <w:ins w:id="800" w:author="Mohammad ABDI ABYANEH" w:date="2021-11-15T15:45:00Z"/>
        </w:trPr>
        <w:tc>
          <w:tcPr>
            <w:tcW w:w="1985" w:type="dxa"/>
            <w:vMerge/>
            <w:tcBorders>
              <w:left w:val="single" w:sz="4" w:space="0" w:color="auto"/>
              <w:right w:val="single" w:sz="4" w:space="0" w:color="auto"/>
            </w:tcBorders>
            <w:vAlign w:val="center"/>
            <w:hideMark/>
          </w:tcPr>
          <w:p w14:paraId="58FE0E02" w14:textId="77777777" w:rsidR="00622C4C" w:rsidRDefault="00622C4C" w:rsidP="00AB6342">
            <w:pPr>
              <w:keepNext/>
              <w:keepLines/>
              <w:overflowPunct w:val="0"/>
              <w:autoSpaceDE w:val="0"/>
              <w:autoSpaceDN w:val="0"/>
              <w:adjustRightInd w:val="0"/>
              <w:spacing w:after="0"/>
              <w:jc w:val="center"/>
              <w:textAlignment w:val="baseline"/>
              <w:rPr>
                <w:ins w:id="801" w:author="Mohammad ABDI ABYANEH" w:date="2021-11-15T15:45: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AB6342">
            <w:pPr>
              <w:keepNext/>
              <w:keepLines/>
              <w:overflowPunct w:val="0"/>
              <w:autoSpaceDE w:val="0"/>
              <w:autoSpaceDN w:val="0"/>
              <w:adjustRightInd w:val="0"/>
              <w:spacing w:after="0"/>
              <w:jc w:val="center"/>
              <w:textAlignment w:val="baseline"/>
              <w:rPr>
                <w:ins w:id="802" w:author="Mohammad ABDI ABYANEH" w:date="2021-11-15T15:45:00Z"/>
                <w:rFonts w:ascii="Arial" w:eastAsia="Times New Roman" w:hAnsi="Arial" w:cs="Arial"/>
                <w:sz w:val="18"/>
                <w:lang w:eastAsia="ko-KR"/>
              </w:rPr>
            </w:pPr>
            <w:ins w:id="803" w:author="Mohammad ABDI ABYANEH" w:date="2021-11-15T15:45:00Z">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AB6342">
            <w:pPr>
              <w:keepNext/>
              <w:keepLines/>
              <w:overflowPunct w:val="0"/>
              <w:autoSpaceDE w:val="0"/>
              <w:autoSpaceDN w:val="0"/>
              <w:adjustRightInd w:val="0"/>
              <w:spacing w:after="0"/>
              <w:jc w:val="center"/>
              <w:textAlignment w:val="baseline"/>
              <w:rPr>
                <w:ins w:id="804" w:author="Mohammad ABDI ABYANEH" w:date="2021-11-15T15:45:00Z"/>
                <w:rFonts w:ascii="Arial" w:eastAsia="Times New Roman" w:hAnsi="Arial" w:cs="Arial"/>
                <w:sz w:val="18"/>
              </w:rPr>
            </w:pPr>
            <w:ins w:id="805" w:author="Mohammad ABDI ABYANEH" w:date="2021-11-15T15:45:00Z">
              <w:r>
                <w:rPr>
                  <w:rFonts w:ascii="Arial" w:eastAsia="Times New Roman" w:hAnsi="Arial" w:cs="Arial"/>
                  <w:sz w:val="18"/>
                </w:rPr>
                <w:t>0.7</w:t>
              </w:r>
            </w:ins>
          </w:p>
        </w:tc>
      </w:tr>
    </w:tbl>
    <w:p w14:paraId="2E7F0F9D" w14:textId="11FDC0B3" w:rsidR="00622C4C" w:rsidRDefault="00622C4C" w:rsidP="00AB6342">
      <w:pPr>
        <w:pStyle w:val="Caption"/>
        <w:keepNext/>
        <w:jc w:val="center"/>
        <w:rPr>
          <w:ins w:id="806" w:author="Mohammad ABDI ABYANEH" w:date="2021-11-15T15:45:00Z"/>
        </w:rPr>
      </w:pPr>
      <w:ins w:id="807" w:author="Mohammad ABDI ABYANEH" w:date="2021-11-15T15:45:00Z">
        <w:r>
          <w:t>Table 5.</w:t>
        </w:r>
      </w:ins>
      <w:ins w:id="808" w:author="Mohammad ABDI ABYANEH" w:date="2021-11-15T15:46:00Z">
        <w:r>
          <w:t>2</w:t>
        </w:r>
      </w:ins>
      <w:ins w:id="809" w:author="Mohammad ABDI ABYANEH" w:date="2021-11-16T17:09:00Z">
        <w:r w:rsidR="00AB6342">
          <w:t>6</w:t>
        </w:r>
      </w:ins>
      <w:ins w:id="810" w:author="Mohammad ABDI ABYANEH" w:date="2021-11-15T15:45:00Z">
        <w:r>
          <w:t xml:space="preserve">.2-2: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ins w:id="811" w:author="Mohammad ABDI ABYANEH" w:date="2021-11-15T15:45:00Z"/>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AB6342">
            <w:pPr>
              <w:keepNext/>
              <w:keepLines/>
              <w:overflowPunct w:val="0"/>
              <w:autoSpaceDE w:val="0"/>
              <w:autoSpaceDN w:val="0"/>
              <w:adjustRightInd w:val="0"/>
              <w:spacing w:after="0"/>
              <w:jc w:val="center"/>
              <w:textAlignment w:val="baseline"/>
              <w:rPr>
                <w:ins w:id="812" w:author="Mohammad ABDI ABYANEH" w:date="2021-11-15T15:45:00Z"/>
                <w:rFonts w:ascii="Arial" w:eastAsia="Times New Roman" w:hAnsi="Arial" w:cs="Arial"/>
                <w:sz w:val="18"/>
              </w:rPr>
            </w:pPr>
            <w:ins w:id="813" w:author="Mohammad ABDI ABYANEH" w:date="2021-11-15T15:45:00Z">
              <w:r>
                <w:rPr>
                  <w:rFonts w:ascii="Arial" w:eastAsia="Times New Roman" w:hAnsi="Arial" w:cs="Arial"/>
                  <w:sz w:val="18"/>
                </w:rPr>
                <w:t>CA_3-28-32</w:t>
              </w:r>
            </w:ins>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AB6342">
            <w:pPr>
              <w:keepNext/>
              <w:keepLines/>
              <w:overflowPunct w:val="0"/>
              <w:autoSpaceDE w:val="0"/>
              <w:autoSpaceDN w:val="0"/>
              <w:adjustRightInd w:val="0"/>
              <w:spacing w:after="0"/>
              <w:jc w:val="center"/>
              <w:textAlignment w:val="baseline"/>
              <w:rPr>
                <w:ins w:id="814" w:author="Mohammad ABDI ABYANEH" w:date="2021-11-15T15:45:00Z"/>
                <w:rFonts w:ascii="Arial" w:hAnsi="Arial" w:cs="Arial"/>
                <w:sz w:val="18"/>
                <w:szCs w:val="18"/>
                <w:lang w:val="en-US" w:eastAsia="zh-CN"/>
              </w:rPr>
            </w:pPr>
            <w:ins w:id="815" w:author="Mohammad ABDI ABYANEH" w:date="2021-11-15T15:45:00Z">
              <w:r>
                <w:rPr>
                  <w:rFonts w:ascii="Arial" w:hAnsi="Arial" w:cs="Arial"/>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AB6342">
            <w:pPr>
              <w:keepNext/>
              <w:keepLines/>
              <w:overflowPunct w:val="0"/>
              <w:autoSpaceDE w:val="0"/>
              <w:autoSpaceDN w:val="0"/>
              <w:adjustRightInd w:val="0"/>
              <w:spacing w:after="0"/>
              <w:jc w:val="center"/>
              <w:textAlignment w:val="baseline"/>
              <w:rPr>
                <w:ins w:id="816" w:author="Mohammad ABDI ABYANEH" w:date="2021-11-15T15:45:00Z"/>
                <w:rFonts w:ascii="Arial" w:hAnsi="Arial" w:cs="Arial"/>
                <w:sz w:val="18"/>
                <w:lang w:eastAsia="zh-CN"/>
              </w:rPr>
            </w:pPr>
            <w:ins w:id="817" w:author="Mohammad ABDI ABYANEH" w:date="2021-11-15T15:45:00Z">
              <w:r>
                <w:rPr>
                  <w:rFonts w:ascii="Arial" w:hAnsi="Arial" w:cs="Arial" w:hint="eastAsia"/>
                  <w:sz w:val="18"/>
                  <w:lang w:eastAsia="zh-CN"/>
                </w:rPr>
                <w:t>0</w:t>
              </w:r>
            </w:ins>
          </w:p>
        </w:tc>
      </w:tr>
      <w:tr w:rsidR="00622C4C" w14:paraId="23E92CEF" w14:textId="77777777" w:rsidTr="00AB6342">
        <w:trPr>
          <w:jc w:val="center"/>
          <w:ins w:id="818" w:author="Mohammad ABDI ABYANEH" w:date="2021-11-15T15:45:00Z"/>
        </w:trPr>
        <w:tc>
          <w:tcPr>
            <w:tcW w:w="1985" w:type="dxa"/>
            <w:vMerge/>
            <w:tcBorders>
              <w:left w:val="single" w:sz="4" w:space="0" w:color="auto"/>
              <w:right w:val="single" w:sz="4" w:space="0" w:color="auto"/>
            </w:tcBorders>
            <w:vAlign w:val="center"/>
            <w:hideMark/>
          </w:tcPr>
          <w:p w14:paraId="17368C7A" w14:textId="77777777" w:rsidR="00622C4C" w:rsidRDefault="00622C4C" w:rsidP="00AB6342">
            <w:pPr>
              <w:keepNext/>
              <w:keepLines/>
              <w:overflowPunct w:val="0"/>
              <w:autoSpaceDE w:val="0"/>
              <w:autoSpaceDN w:val="0"/>
              <w:adjustRightInd w:val="0"/>
              <w:spacing w:after="0"/>
              <w:jc w:val="center"/>
              <w:textAlignment w:val="baseline"/>
              <w:rPr>
                <w:ins w:id="819" w:author="Mohammad ABDI ABYANEH" w:date="2021-11-15T15:45:00Z"/>
                <w:rFonts w:ascii="Arial" w:eastAsia="Times New Roman" w:hAnsi="Arial" w:cs="Arial"/>
                <w:sz w:val="18"/>
              </w:rPr>
            </w:pPr>
          </w:p>
        </w:tc>
        <w:tc>
          <w:tcPr>
            <w:tcW w:w="2552" w:type="dxa"/>
            <w:tcBorders>
              <w:left w:val="single" w:sz="4" w:space="0" w:color="auto"/>
              <w:right w:val="single" w:sz="4" w:space="0" w:color="auto"/>
            </w:tcBorders>
            <w:vAlign w:val="center"/>
          </w:tcPr>
          <w:p w14:paraId="22B7EA61" w14:textId="77777777" w:rsidR="00622C4C" w:rsidRDefault="00622C4C" w:rsidP="00AB6342">
            <w:pPr>
              <w:keepNext/>
              <w:keepLines/>
              <w:overflowPunct w:val="0"/>
              <w:autoSpaceDE w:val="0"/>
              <w:autoSpaceDN w:val="0"/>
              <w:adjustRightInd w:val="0"/>
              <w:spacing w:after="0"/>
              <w:jc w:val="center"/>
              <w:textAlignment w:val="baseline"/>
              <w:rPr>
                <w:ins w:id="820" w:author="Mohammad ABDI ABYANEH" w:date="2021-11-15T15:45:00Z"/>
                <w:rFonts w:ascii="Arial" w:hAnsi="Arial" w:cs="Arial"/>
                <w:sz w:val="18"/>
                <w:szCs w:val="18"/>
                <w:lang w:val="en-US"/>
              </w:rPr>
            </w:pPr>
            <w:ins w:id="821" w:author="Mohammad ABDI ABYANEH" w:date="2021-11-15T15:45:00Z">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AB6342">
            <w:pPr>
              <w:keepNext/>
              <w:keepLines/>
              <w:overflowPunct w:val="0"/>
              <w:autoSpaceDE w:val="0"/>
              <w:autoSpaceDN w:val="0"/>
              <w:adjustRightInd w:val="0"/>
              <w:spacing w:after="0"/>
              <w:jc w:val="center"/>
              <w:textAlignment w:val="baseline"/>
              <w:rPr>
                <w:ins w:id="822" w:author="Mohammad ABDI ABYANEH" w:date="2021-11-15T15:45:00Z"/>
                <w:rFonts w:ascii="Arial" w:eastAsia="Times New Roman" w:hAnsi="Arial" w:cs="Arial"/>
                <w:sz w:val="18"/>
              </w:rPr>
            </w:pPr>
            <w:ins w:id="823" w:author="Mohammad ABDI ABYANEH" w:date="2021-11-15T15:45:00Z">
              <w:r>
                <w:rPr>
                  <w:rFonts w:ascii="Arial" w:eastAsia="Times New Roman" w:hAnsi="Arial" w:cs="Arial"/>
                  <w:sz w:val="18"/>
                </w:rPr>
                <w:t>0.2</w:t>
              </w:r>
            </w:ins>
          </w:p>
        </w:tc>
      </w:tr>
      <w:tr w:rsidR="00622C4C" w14:paraId="58330179" w14:textId="77777777" w:rsidTr="00AB6342">
        <w:trPr>
          <w:jc w:val="center"/>
          <w:ins w:id="824" w:author="Mohammad ABDI ABYANEH" w:date="2021-11-15T15:45:00Z"/>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AB6342">
            <w:pPr>
              <w:spacing w:after="0"/>
              <w:rPr>
                <w:ins w:id="825" w:author="Mohammad ABDI ABYANEH" w:date="2021-11-15T15:45:00Z"/>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AB6342">
            <w:pPr>
              <w:keepNext/>
              <w:keepLines/>
              <w:overflowPunct w:val="0"/>
              <w:autoSpaceDE w:val="0"/>
              <w:autoSpaceDN w:val="0"/>
              <w:adjustRightInd w:val="0"/>
              <w:spacing w:after="0"/>
              <w:jc w:val="center"/>
              <w:textAlignment w:val="baseline"/>
              <w:rPr>
                <w:ins w:id="826" w:author="Mohammad ABDI ABYANEH" w:date="2021-11-15T15:45:00Z"/>
                <w:rFonts w:ascii="Arial" w:hAnsi="Arial" w:cs="Arial"/>
                <w:sz w:val="18"/>
                <w:szCs w:val="18"/>
                <w:lang w:val="en-US"/>
              </w:rPr>
            </w:pPr>
            <w:ins w:id="827" w:author="Mohammad ABDI ABYANEH" w:date="2021-11-15T15:45:00Z">
              <w:r>
                <w:rPr>
                  <w:rFonts w:ascii="Arial" w:hAnsi="Arial" w:cs="Arial"/>
                  <w:sz w:val="18"/>
                  <w:szCs w:val="18"/>
                  <w:lang w:val="en-US"/>
                </w:rPr>
                <w:t>32</w:t>
              </w:r>
            </w:ins>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AB6342">
            <w:pPr>
              <w:keepNext/>
              <w:keepLines/>
              <w:overflowPunct w:val="0"/>
              <w:autoSpaceDE w:val="0"/>
              <w:autoSpaceDN w:val="0"/>
              <w:adjustRightInd w:val="0"/>
              <w:spacing w:after="0"/>
              <w:jc w:val="center"/>
              <w:textAlignment w:val="baseline"/>
              <w:rPr>
                <w:ins w:id="828" w:author="Mohammad ABDI ABYANEH" w:date="2021-11-15T15:45:00Z"/>
                <w:rFonts w:ascii="Arial" w:hAnsi="Arial" w:cs="Arial"/>
                <w:sz w:val="18"/>
                <w:lang w:eastAsia="zh-CN"/>
              </w:rPr>
            </w:pPr>
            <w:ins w:id="829" w:author="Mohammad ABDI ABYANEH" w:date="2021-11-15T15:45:00Z">
              <w:r>
                <w:rPr>
                  <w:rFonts w:ascii="Arial" w:hAnsi="Arial" w:cs="Arial" w:hint="eastAsia"/>
                  <w:sz w:val="18"/>
                  <w:lang w:eastAsia="zh-CN"/>
                </w:rPr>
                <w:t>0</w:t>
              </w:r>
            </w:ins>
          </w:p>
        </w:tc>
      </w:tr>
    </w:tbl>
    <w:p w14:paraId="37CC5A12" w14:textId="77777777" w:rsidR="00622C4C" w:rsidRPr="001E3F3E" w:rsidRDefault="00622C4C" w:rsidP="00622C4C">
      <w:pPr>
        <w:rPr>
          <w:ins w:id="830" w:author="Mohammad ABDI ABYANEH" w:date="2021-11-15T15:45:00Z"/>
        </w:rPr>
      </w:pPr>
    </w:p>
    <w:p w14:paraId="35A83995" w14:textId="0FBA1940" w:rsidR="00622C4C" w:rsidRDefault="00622C4C" w:rsidP="00AB6342">
      <w:pPr>
        <w:pStyle w:val="Heading3"/>
        <w:rPr>
          <w:ins w:id="831" w:author="Mohammad ABDI ABYANEH" w:date="2021-11-15T15:45:00Z"/>
          <w:rFonts w:eastAsia="MS Mincho"/>
          <w:lang w:val="en-US"/>
        </w:rPr>
      </w:pPr>
      <w:ins w:id="832" w:author="Mohammad ABDI ABYANEH" w:date="2021-11-15T15:45:00Z">
        <w:r w:rsidRPr="00052FB3">
          <w:rPr>
            <w:rFonts w:eastAsia="MS Mincho"/>
            <w:lang w:val="en-US"/>
          </w:rPr>
          <w:t>5.</w:t>
        </w:r>
      </w:ins>
      <w:ins w:id="833" w:author="Mohammad ABDI ABYANEH" w:date="2021-11-15T15:46:00Z">
        <w:r>
          <w:rPr>
            <w:rFonts w:eastAsia="MS Mincho"/>
            <w:lang w:val="en-US"/>
          </w:rPr>
          <w:t>2</w:t>
        </w:r>
      </w:ins>
      <w:ins w:id="834" w:author="Mohammad ABDI ABYANEH" w:date="2021-11-16T17:09:00Z">
        <w:r w:rsidR="00AB6342">
          <w:rPr>
            <w:rFonts w:eastAsia="MS Mincho"/>
            <w:lang w:val="en-US"/>
          </w:rPr>
          <w:t>6</w:t>
        </w:r>
      </w:ins>
      <w:ins w:id="835" w:author="Mohammad ABDI ABYANEH" w:date="2021-11-15T15:45:00Z">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p w14:paraId="11B5E931" w14:textId="77777777" w:rsidR="00622C4C" w:rsidRDefault="00622C4C" w:rsidP="00622C4C">
      <w:pPr>
        <w:jc w:val="both"/>
        <w:rPr>
          <w:ins w:id="836" w:author="Mohammad ABDI ABYANEH" w:date="2021-11-15T15:45:00Z"/>
          <w:lang w:eastAsia="zh-CN"/>
        </w:rPr>
      </w:pPr>
      <w:ins w:id="837" w:author="Mohammad ABDI ABYANEH" w:date="2021-11-15T15:45:00Z">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ins>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838"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838"/>
    </w:p>
    <w:p w14:paraId="3CE49897" w14:textId="77777777" w:rsidR="00054A22" w:rsidRPr="00235394" w:rsidRDefault="00054A22" w:rsidP="00054A22">
      <w:pPr>
        <w:pStyle w:val="TH"/>
      </w:pPr>
      <w:bookmarkStart w:id="839" w:name="historyclause"/>
      <w:bookmarkEnd w:id="8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bookmarkStart w:id="840" w:name="OLE_LINK23"/>
            <w:r>
              <w:rPr>
                <w:rFonts w:hint="eastAsia"/>
                <w:sz w:val="16"/>
                <w:szCs w:val="16"/>
                <w:lang w:eastAsia="zh-CN"/>
              </w:rPr>
              <w:t>3</w:t>
            </w:r>
            <w:r>
              <w:rPr>
                <w:sz w:val="16"/>
                <w:szCs w:val="16"/>
                <w:lang w:eastAsia="zh-CN"/>
              </w:rPr>
              <w:t>GPP RAN4 #98-e</w:t>
            </w:r>
            <w:bookmarkEnd w:id="840"/>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#97-e:</w:t>
            </w:r>
          </w:p>
          <w:p w14:paraId="3211C51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R4-2014067</w:t>
            </w:r>
            <w:r w:rsidRPr="00241F53">
              <w:rPr>
                <w:rFonts w:ascii="Arial" w:hAnsi="Arial"/>
                <w:snapToGrid w:val="0"/>
                <w:color w:val="0000FF"/>
                <w:sz w:val="18"/>
                <w:lang w:eastAsia="zh-CN"/>
              </w:rPr>
              <w:tab/>
              <w:t>TP for TR 36.717-03-01: CA_1-8-41</w:t>
            </w:r>
          </w:p>
          <w:p w14:paraId="39B79B3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R4-2016768</w:t>
            </w:r>
            <w:r w:rsidRPr="00241F53">
              <w:rPr>
                <w:rFonts w:ascii="Arial" w:hAnsi="Arial"/>
                <w:snapToGrid w:val="0"/>
                <w:color w:val="0000FF"/>
                <w:sz w:val="18"/>
                <w:lang w:eastAsia="zh-CN"/>
              </w:rPr>
              <w:tab/>
              <w:t>TP for TR 36.717-03-01: CA_1-40-41</w:t>
            </w:r>
          </w:p>
          <w:p w14:paraId="60DDE788" w14:textId="77777777" w:rsidR="00241F53" w:rsidRPr="00241F53" w:rsidRDefault="00241F53" w:rsidP="00241F53">
            <w:pPr>
              <w:rPr>
                <w:rFonts w:ascii="Arial" w:hAnsi="Arial"/>
                <w:snapToGrid w:val="0"/>
                <w:color w:val="0000FF"/>
                <w:sz w:val="18"/>
                <w:lang w:eastAsia="zh-CN"/>
              </w:rPr>
            </w:pPr>
            <w:bookmarkStart w:id="841" w:name="OLE_LINK21"/>
            <w:bookmarkStart w:id="842" w:name="OLE_LINK22"/>
            <w:r w:rsidRPr="00241F53">
              <w:rPr>
                <w:rFonts w:ascii="Arial" w:hAnsi="Arial"/>
                <w:snapToGrid w:val="0"/>
                <w:color w:val="0000FF"/>
                <w:sz w:val="18"/>
                <w:lang w:eastAsia="zh-CN"/>
              </w:rPr>
              <w:t>R4-2016769</w:t>
            </w:r>
            <w:r w:rsidRPr="00241F53">
              <w:rPr>
                <w:rFonts w:ascii="Arial" w:hAnsi="Arial"/>
                <w:snapToGrid w:val="0"/>
                <w:color w:val="0000FF"/>
                <w:sz w:val="18"/>
                <w:lang w:eastAsia="zh-CN"/>
              </w:rPr>
              <w:tab/>
              <w:t>TP for TR 36.717-03-01: CA_8-40-41</w:t>
            </w:r>
          </w:p>
          <w:bookmarkEnd w:id="841"/>
          <w:bookmarkEnd w:id="842"/>
          <w:p w14:paraId="1C3FD2AF" w14:textId="38E006E5"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#98-e:</w:t>
            </w:r>
          </w:p>
          <w:p w14:paraId="7305F6A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R4-2101398</w:t>
            </w:r>
            <w:r w:rsidRPr="00241F53">
              <w:rPr>
                <w:rFonts w:ascii="Arial" w:hAnsi="Arial"/>
                <w:snapToGrid w:val="0"/>
                <w:color w:val="0000FF"/>
                <w:sz w:val="18"/>
                <w:lang w:eastAsia="zh-CN"/>
              </w:rPr>
              <w:tab/>
              <w:t>TP for TR 36.717-03-01: CA_1-8-32</w:t>
            </w:r>
          </w:p>
          <w:p w14:paraId="502669C7"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R4-2103096</w:t>
            </w:r>
            <w:r w:rsidRPr="00241F53">
              <w:rPr>
                <w:rFonts w:ascii="Arial" w:hAnsi="Arial"/>
                <w:snapToGrid w:val="0"/>
                <w:color w:val="0000FF"/>
                <w:sz w:val="18"/>
                <w:lang w:eastAsia="zh-CN"/>
              </w:rPr>
              <w:tab/>
              <w:t>TP for TR 36.717-03-01: CA_1-28-32</w:t>
            </w:r>
          </w:p>
          <w:p w14:paraId="7BDDC9A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R4-2101400</w:t>
            </w:r>
            <w:r w:rsidRPr="00241F53">
              <w:rPr>
                <w:rFonts w:ascii="Arial" w:hAnsi="Arial"/>
                <w:snapToGrid w:val="0"/>
                <w:color w:val="0000FF"/>
                <w:sz w:val="18"/>
                <w:lang w:eastAsia="zh-CN"/>
              </w:rPr>
              <w:tab/>
              <w:t>TP for TR 36.717-03-01: CA_7-8-28</w:t>
            </w:r>
          </w:p>
          <w:p w14:paraId="559F518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R4-2101401</w:t>
            </w:r>
            <w:r w:rsidRPr="00241F53">
              <w:rPr>
                <w:rFonts w:ascii="Arial" w:hAnsi="Arial"/>
                <w:snapToGrid w:val="0"/>
                <w:color w:val="0000FF"/>
                <w:sz w:val="18"/>
                <w:lang w:eastAsia="zh-CN"/>
              </w:rPr>
              <w:tab/>
              <w:t>TP for TR 36.717-03-01: CA_7-8-32</w:t>
            </w:r>
          </w:p>
          <w:p w14:paraId="08972B7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R4-2101402</w:t>
            </w:r>
            <w:r w:rsidRPr="00241F53">
              <w:rPr>
                <w:rFonts w:ascii="Arial" w:hAnsi="Arial"/>
                <w:snapToGrid w:val="0"/>
                <w:color w:val="0000FF"/>
                <w:sz w:val="18"/>
                <w:lang w:eastAsia="zh-CN"/>
              </w:rPr>
              <w:tab/>
              <w:t>TP for TR 36.717-03-01: CA_7-28-32</w:t>
            </w:r>
          </w:p>
          <w:p w14:paraId="695F1CE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R4-2101403</w:t>
            </w:r>
            <w:r w:rsidRPr="00241F53">
              <w:rPr>
                <w:rFonts w:ascii="Arial" w:hAnsi="Arial"/>
                <w:snapToGrid w:val="0"/>
                <w:color w:val="0000FF"/>
                <w:sz w:val="18"/>
                <w:lang w:eastAsia="zh-CN"/>
              </w:rPr>
              <w:tab/>
              <w:t>TP for TR 36.717-03-01: CA_8-20-32</w:t>
            </w:r>
          </w:p>
          <w:p w14:paraId="641D928F"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R4-2101404</w:t>
            </w:r>
            <w:r w:rsidRPr="00241F53">
              <w:rPr>
                <w:rFonts w:ascii="Arial" w:hAnsi="Arial"/>
                <w:snapToGrid w:val="0"/>
                <w:color w:val="0000FF"/>
                <w:sz w:val="18"/>
                <w:lang w:eastAsia="zh-CN"/>
              </w:rPr>
              <w:tab/>
              <w:t>TP for TR 36.717-03-01: CA_8-28-32</w:t>
            </w:r>
          </w:p>
          <w:p w14:paraId="7E644BE6"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R4-2101405</w:t>
            </w:r>
            <w:r w:rsidRPr="00241F53">
              <w:rPr>
                <w:rFonts w:ascii="Arial" w:hAnsi="Arial"/>
                <w:snapToGrid w:val="0"/>
                <w:color w:val="0000FF"/>
                <w:sz w:val="18"/>
                <w:lang w:eastAsia="zh-CN"/>
              </w:rPr>
              <w:tab/>
              <w:t>TP for TR 36.717-03-01: CA_20-28-32</w:t>
            </w:r>
          </w:p>
          <w:p w14:paraId="291ACAE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R4-2100731</w:t>
            </w:r>
            <w:r w:rsidRPr="00241F53">
              <w:rPr>
                <w:rFonts w:ascii="Arial" w:hAnsi="Arial"/>
                <w:snapToGrid w:val="0"/>
                <w:color w:val="0000FF"/>
                <w:sz w:val="18"/>
                <w:lang w:eastAsia="zh-CN"/>
              </w:rPr>
              <w:tab/>
              <w:t>TP to TR 36.717-03-01 CA_7-25-66</w:t>
            </w:r>
          </w:p>
          <w:p w14:paraId="57FC2E9A" w14:textId="0672F847" w:rsidR="00CC3A86" w:rsidRPr="00241F53" w:rsidRDefault="00CC3A86" w:rsidP="00C72833">
            <w:pPr>
              <w:pStyle w:val="TAL"/>
              <w:rPr>
                <w:sz w:val="16"/>
                <w:szCs w:val="16"/>
              </w:rPr>
            </w:pPr>
          </w:p>
        </w:tc>
        <w:tc>
          <w:tcPr>
            <w:tcW w:w="708" w:type="dxa"/>
            <w:shd w:val="solid" w:color="FFFFFF" w:fill="auto"/>
          </w:tcPr>
          <w:p w14:paraId="0094A822" w14:textId="13F6CDA8" w:rsidR="008A2344" w:rsidRPr="00241F53" w:rsidRDefault="00241F53" w:rsidP="00C72833">
            <w:pPr>
              <w:pStyle w:val="TAC"/>
              <w:rPr>
                <w:snapToGrid w:val="0"/>
                <w:color w:val="0000FF"/>
                <w:lang w:eastAsia="zh-CN"/>
              </w:rPr>
            </w:pPr>
            <w:r>
              <w:rPr>
                <w:rFonts w:hint="eastAsia"/>
                <w:snapToGrid w:val="0"/>
                <w:color w:val="0000FF"/>
                <w:lang w:eastAsia="zh-CN"/>
              </w:rPr>
              <w:t>0</w:t>
            </w:r>
            <w:r>
              <w:rPr>
                <w:snapToGrid w:val="0"/>
                <w:color w:val="0000FF"/>
                <w:lang w:eastAsia="zh-CN"/>
              </w:rPr>
              <w:t>.2.0</w:t>
            </w:r>
          </w:p>
        </w:tc>
      </w:tr>
      <w:tr w:rsidR="008816CE" w:rsidRPr="006B0D02" w14:paraId="3A6AA4EC" w14:textId="77777777" w:rsidTr="007B3E63">
        <w:tc>
          <w:tcPr>
            <w:tcW w:w="800" w:type="dxa"/>
            <w:shd w:val="solid" w:color="FFFFFF" w:fill="auto"/>
          </w:tcPr>
          <w:p w14:paraId="72471E5D" w14:textId="5E4D0C2F" w:rsidR="008816CE" w:rsidRDefault="008816CE" w:rsidP="00C7283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00" w:type="dxa"/>
            <w:shd w:val="solid" w:color="FFFFFF" w:fill="auto"/>
          </w:tcPr>
          <w:p w14:paraId="2D64C0C9" w14:textId="770FBD09" w:rsidR="008816CE" w:rsidRDefault="008816CE" w:rsidP="00C72833">
            <w:pPr>
              <w:pStyle w:val="TAC"/>
              <w:rPr>
                <w:sz w:val="16"/>
                <w:szCs w:val="16"/>
                <w:lang w:eastAsia="zh-CN"/>
              </w:rPr>
            </w:pPr>
            <w:r>
              <w:rPr>
                <w:rFonts w:hint="eastAsia"/>
                <w:sz w:val="16"/>
                <w:szCs w:val="16"/>
                <w:lang w:eastAsia="zh-CN"/>
              </w:rPr>
              <w:t>3</w:t>
            </w:r>
            <w:r>
              <w:rPr>
                <w:sz w:val="16"/>
                <w:szCs w:val="16"/>
                <w:lang w:eastAsia="zh-CN"/>
              </w:rPr>
              <w:t>GPP RAN4 #100-e</w:t>
            </w:r>
          </w:p>
        </w:tc>
        <w:tc>
          <w:tcPr>
            <w:tcW w:w="1094" w:type="dxa"/>
            <w:shd w:val="solid" w:color="FFFFFF" w:fill="auto"/>
          </w:tcPr>
          <w:p w14:paraId="0D44A12F" w14:textId="77777777" w:rsidR="008816CE" w:rsidRPr="00985EEE" w:rsidRDefault="008816CE" w:rsidP="00C72833">
            <w:pPr>
              <w:pStyle w:val="TAC"/>
              <w:rPr>
                <w:sz w:val="16"/>
                <w:szCs w:val="16"/>
              </w:rPr>
            </w:pPr>
          </w:p>
        </w:tc>
        <w:tc>
          <w:tcPr>
            <w:tcW w:w="425" w:type="dxa"/>
            <w:shd w:val="solid" w:color="FFFFFF" w:fill="auto"/>
          </w:tcPr>
          <w:p w14:paraId="1CE84A77" w14:textId="77777777" w:rsidR="008816CE" w:rsidRPr="006B0D02" w:rsidRDefault="008816CE" w:rsidP="00C72833">
            <w:pPr>
              <w:pStyle w:val="TAL"/>
              <w:rPr>
                <w:sz w:val="16"/>
                <w:szCs w:val="16"/>
              </w:rPr>
            </w:pPr>
          </w:p>
        </w:tc>
        <w:tc>
          <w:tcPr>
            <w:tcW w:w="425" w:type="dxa"/>
            <w:shd w:val="solid" w:color="FFFFFF" w:fill="auto"/>
          </w:tcPr>
          <w:p w14:paraId="167D6829" w14:textId="77777777" w:rsidR="008816CE" w:rsidRPr="006B0D02" w:rsidRDefault="008816CE" w:rsidP="00C72833">
            <w:pPr>
              <w:pStyle w:val="TAR"/>
              <w:rPr>
                <w:sz w:val="16"/>
                <w:szCs w:val="16"/>
              </w:rPr>
            </w:pPr>
          </w:p>
        </w:tc>
        <w:tc>
          <w:tcPr>
            <w:tcW w:w="425" w:type="dxa"/>
            <w:shd w:val="solid" w:color="FFFFFF" w:fill="auto"/>
          </w:tcPr>
          <w:p w14:paraId="6411B7D2" w14:textId="77777777" w:rsidR="008816CE" w:rsidRPr="006B0D02" w:rsidRDefault="008816CE" w:rsidP="00C72833">
            <w:pPr>
              <w:pStyle w:val="TAC"/>
              <w:rPr>
                <w:sz w:val="16"/>
                <w:szCs w:val="16"/>
              </w:rPr>
            </w:pPr>
          </w:p>
        </w:tc>
        <w:tc>
          <w:tcPr>
            <w:tcW w:w="4962" w:type="dxa"/>
            <w:shd w:val="solid" w:color="FFFFFF" w:fill="auto"/>
          </w:tcPr>
          <w:p w14:paraId="6E70003A" w14:textId="77777777" w:rsidR="008816CE" w:rsidRDefault="000C2C46" w:rsidP="00241F53">
            <w:pPr>
              <w:pStyle w:val="TAL"/>
              <w:rPr>
                <w:snapToGrid w:val="0"/>
                <w:color w:val="0000FF"/>
                <w:lang w:eastAsia="zh-CN"/>
              </w:rPr>
            </w:pPr>
            <w:r w:rsidRPr="000C2C46">
              <w:rPr>
                <w:snapToGrid w:val="0"/>
                <w:color w:val="0000FF"/>
                <w:lang w:eastAsia="zh-CN"/>
              </w:rPr>
              <w:t>R4-2114759</w:t>
            </w:r>
            <w:r w:rsidRPr="000C2C46">
              <w:rPr>
                <w:snapToGrid w:val="0"/>
                <w:color w:val="0000FF"/>
                <w:lang w:eastAsia="zh-CN"/>
              </w:rPr>
              <w:tab/>
              <w:t>TP for TR 36.717-03-01: CA_1A-3A-3A-38A</w:t>
            </w:r>
          </w:p>
          <w:p w14:paraId="59C5A116" w14:textId="77777777" w:rsidR="000C2C46" w:rsidRDefault="000C2C46" w:rsidP="00241F53">
            <w:pPr>
              <w:pStyle w:val="TAL"/>
              <w:rPr>
                <w:snapToGrid w:val="0"/>
                <w:color w:val="0000FF"/>
                <w:lang w:eastAsia="zh-CN"/>
              </w:rPr>
            </w:pPr>
          </w:p>
          <w:p w14:paraId="665C0DDB" w14:textId="77777777" w:rsidR="000C2C46" w:rsidRDefault="000C2C46" w:rsidP="00241F53">
            <w:pPr>
              <w:pStyle w:val="TAL"/>
              <w:rPr>
                <w:snapToGrid w:val="0"/>
                <w:color w:val="0000FF"/>
                <w:lang w:eastAsia="zh-CN"/>
              </w:rPr>
            </w:pPr>
            <w:r w:rsidRPr="000C2C46">
              <w:rPr>
                <w:snapToGrid w:val="0"/>
                <w:color w:val="0000FF"/>
                <w:lang w:eastAsia="zh-CN"/>
              </w:rPr>
              <w:t>R4-2114760</w:t>
            </w:r>
            <w:r w:rsidRPr="000C2C46">
              <w:rPr>
                <w:snapToGrid w:val="0"/>
                <w:color w:val="0000FF"/>
                <w:lang w:eastAsia="zh-CN"/>
              </w:rPr>
              <w:tab/>
              <w:t>TP for TR 36.717-03-01: CA_1A-28A-38A</w:t>
            </w:r>
          </w:p>
          <w:p w14:paraId="748C891C" w14:textId="77777777" w:rsidR="000C2C46" w:rsidRDefault="000C2C46" w:rsidP="00241F53">
            <w:pPr>
              <w:pStyle w:val="TAL"/>
              <w:rPr>
                <w:snapToGrid w:val="0"/>
                <w:color w:val="0000FF"/>
                <w:lang w:eastAsia="zh-CN"/>
              </w:rPr>
            </w:pPr>
          </w:p>
          <w:p w14:paraId="2DC65859" w14:textId="77777777" w:rsidR="000C2C46" w:rsidRDefault="000C2C46" w:rsidP="00241F53">
            <w:pPr>
              <w:pStyle w:val="TAL"/>
              <w:rPr>
                <w:snapToGrid w:val="0"/>
                <w:color w:val="0000FF"/>
                <w:lang w:eastAsia="zh-CN"/>
              </w:rPr>
            </w:pPr>
            <w:r w:rsidRPr="000C2C46">
              <w:rPr>
                <w:snapToGrid w:val="0"/>
                <w:color w:val="0000FF"/>
                <w:lang w:eastAsia="zh-CN"/>
              </w:rPr>
              <w:t>R4-2114761</w:t>
            </w:r>
            <w:r w:rsidRPr="000C2C46">
              <w:rPr>
                <w:snapToGrid w:val="0"/>
                <w:color w:val="0000FF"/>
                <w:lang w:eastAsia="zh-CN"/>
              </w:rPr>
              <w:tab/>
              <w:t>TP for TR 36.717-03-01: CA_1A-32A-38A</w:t>
            </w:r>
          </w:p>
          <w:p w14:paraId="2D38160A" w14:textId="77777777" w:rsidR="000C2C46" w:rsidRDefault="000C2C46" w:rsidP="00241F53">
            <w:pPr>
              <w:pStyle w:val="TAL"/>
              <w:rPr>
                <w:snapToGrid w:val="0"/>
                <w:color w:val="0000FF"/>
                <w:lang w:eastAsia="zh-CN"/>
              </w:rPr>
            </w:pPr>
          </w:p>
          <w:p w14:paraId="3368B68D" w14:textId="77777777" w:rsidR="000C2C46" w:rsidRDefault="000C2C46" w:rsidP="00241F53">
            <w:pPr>
              <w:pStyle w:val="TAL"/>
              <w:rPr>
                <w:snapToGrid w:val="0"/>
                <w:color w:val="0000FF"/>
                <w:lang w:eastAsia="zh-CN"/>
              </w:rPr>
            </w:pPr>
            <w:r w:rsidRPr="000C2C46">
              <w:rPr>
                <w:snapToGrid w:val="0"/>
                <w:color w:val="0000FF"/>
                <w:lang w:eastAsia="zh-CN"/>
              </w:rPr>
              <w:t>R4-2114762</w:t>
            </w:r>
            <w:r w:rsidRPr="000C2C46">
              <w:rPr>
                <w:snapToGrid w:val="0"/>
                <w:color w:val="0000FF"/>
                <w:lang w:eastAsia="zh-CN"/>
              </w:rPr>
              <w:tab/>
              <w:t>TP for TR 36.717-03-01: CA_3A-3A-8A-38A</w:t>
            </w:r>
          </w:p>
          <w:p w14:paraId="5330123E" w14:textId="77777777" w:rsidR="000C2C46" w:rsidRDefault="000C2C46" w:rsidP="00241F53">
            <w:pPr>
              <w:pStyle w:val="TAL"/>
              <w:rPr>
                <w:snapToGrid w:val="0"/>
                <w:color w:val="0000FF"/>
                <w:lang w:eastAsia="zh-CN"/>
              </w:rPr>
            </w:pPr>
          </w:p>
          <w:p w14:paraId="74F98384" w14:textId="77777777" w:rsidR="000C2C46" w:rsidRDefault="000C2C46" w:rsidP="00241F53">
            <w:pPr>
              <w:pStyle w:val="TAL"/>
              <w:rPr>
                <w:snapToGrid w:val="0"/>
                <w:color w:val="0000FF"/>
                <w:lang w:eastAsia="zh-CN"/>
              </w:rPr>
            </w:pPr>
            <w:r w:rsidRPr="000C2C46">
              <w:rPr>
                <w:snapToGrid w:val="0"/>
                <w:color w:val="0000FF"/>
                <w:lang w:eastAsia="zh-CN"/>
              </w:rPr>
              <w:t>R4-2113037</w:t>
            </w:r>
            <w:r w:rsidRPr="000C2C46">
              <w:rPr>
                <w:snapToGrid w:val="0"/>
                <w:color w:val="0000FF"/>
                <w:lang w:eastAsia="zh-CN"/>
              </w:rPr>
              <w:tab/>
              <w:t>TP for TR 36.717-03-01: CA_8A-32A-38A</w:t>
            </w:r>
          </w:p>
          <w:p w14:paraId="23374395" w14:textId="77777777" w:rsidR="000C2C46" w:rsidRDefault="000C2C46" w:rsidP="00241F53">
            <w:pPr>
              <w:pStyle w:val="TAL"/>
              <w:rPr>
                <w:snapToGrid w:val="0"/>
                <w:color w:val="0000FF"/>
                <w:lang w:eastAsia="zh-CN"/>
              </w:rPr>
            </w:pPr>
          </w:p>
          <w:p w14:paraId="02931C17" w14:textId="77777777" w:rsidR="000C2C46" w:rsidRDefault="000C2C46" w:rsidP="00241F53">
            <w:pPr>
              <w:pStyle w:val="TAL"/>
              <w:rPr>
                <w:snapToGrid w:val="0"/>
                <w:color w:val="0000FF"/>
                <w:lang w:eastAsia="zh-CN"/>
              </w:rPr>
            </w:pPr>
            <w:r w:rsidRPr="000C2C46">
              <w:rPr>
                <w:snapToGrid w:val="0"/>
                <w:color w:val="0000FF"/>
                <w:lang w:eastAsia="zh-CN"/>
              </w:rPr>
              <w:t>R4-2114763</w:t>
            </w:r>
            <w:r w:rsidRPr="000C2C46">
              <w:rPr>
                <w:snapToGrid w:val="0"/>
                <w:color w:val="0000FF"/>
                <w:lang w:eastAsia="zh-CN"/>
              </w:rPr>
              <w:tab/>
              <w:t>TP for TR 36.717-03-01: CA_20A-28A-38A</w:t>
            </w:r>
          </w:p>
          <w:p w14:paraId="60A943E5" w14:textId="77777777" w:rsidR="000C2C46" w:rsidRDefault="000C2C46" w:rsidP="00241F53">
            <w:pPr>
              <w:pStyle w:val="TAL"/>
              <w:rPr>
                <w:snapToGrid w:val="0"/>
                <w:color w:val="0000FF"/>
                <w:lang w:eastAsia="zh-CN"/>
              </w:rPr>
            </w:pPr>
          </w:p>
          <w:p w14:paraId="16C5E5B5" w14:textId="2B16C9F8" w:rsidR="000C2C46" w:rsidRDefault="000C2C46" w:rsidP="00241F53">
            <w:pPr>
              <w:pStyle w:val="TAL"/>
              <w:rPr>
                <w:snapToGrid w:val="0"/>
                <w:color w:val="0000FF"/>
                <w:lang w:eastAsia="zh-CN"/>
              </w:rPr>
            </w:pPr>
            <w:r w:rsidRPr="000C2C46">
              <w:rPr>
                <w:snapToGrid w:val="0"/>
                <w:color w:val="0000FF"/>
                <w:lang w:eastAsia="zh-CN"/>
              </w:rPr>
              <w:t>R4-2114764</w:t>
            </w:r>
            <w:r w:rsidRPr="000C2C46">
              <w:rPr>
                <w:snapToGrid w:val="0"/>
                <w:color w:val="0000FF"/>
                <w:lang w:eastAsia="zh-CN"/>
              </w:rPr>
              <w:tab/>
              <w:t>TP for TR 36.717-03-01: CA_20A-32A-38A</w:t>
            </w:r>
          </w:p>
        </w:tc>
        <w:tc>
          <w:tcPr>
            <w:tcW w:w="708" w:type="dxa"/>
            <w:shd w:val="solid" w:color="FFFFFF" w:fill="auto"/>
          </w:tcPr>
          <w:p w14:paraId="410A123E" w14:textId="1A33EBC2" w:rsidR="008816CE" w:rsidRDefault="008816CE" w:rsidP="00C72833">
            <w:pPr>
              <w:pStyle w:val="TAC"/>
              <w:rPr>
                <w:snapToGrid w:val="0"/>
                <w:color w:val="0000FF"/>
                <w:lang w:eastAsia="zh-CN"/>
              </w:rPr>
            </w:pPr>
            <w:r>
              <w:rPr>
                <w:rFonts w:hint="eastAsia"/>
                <w:snapToGrid w:val="0"/>
                <w:color w:val="0000FF"/>
                <w:lang w:eastAsia="zh-CN"/>
              </w:rPr>
              <w:t>0</w:t>
            </w:r>
            <w:r>
              <w:rPr>
                <w:snapToGrid w:val="0"/>
                <w:color w:val="0000FF"/>
                <w:lang w:eastAsia="zh-CN"/>
              </w:rPr>
              <w:t>.4.0</w:t>
            </w:r>
          </w:p>
        </w:tc>
      </w:tr>
      <w:tr w:rsidR="007B3E63" w:rsidRPr="006B0D02" w14:paraId="70B2C177" w14:textId="77777777" w:rsidTr="007B3E63">
        <w:trPr>
          <w:ins w:id="843" w:author="Mohammad ABDI ABYANEH" w:date="2021-11-15T15:30:00Z"/>
        </w:trPr>
        <w:tc>
          <w:tcPr>
            <w:tcW w:w="800" w:type="dxa"/>
            <w:shd w:val="solid" w:color="FFFFFF" w:fill="auto"/>
          </w:tcPr>
          <w:p w14:paraId="383E45E7" w14:textId="3FBD50A2" w:rsidR="007B3E63" w:rsidRDefault="007B3E63">
            <w:pPr>
              <w:pStyle w:val="TAC"/>
              <w:rPr>
                <w:ins w:id="844" w:author="Mohammad ABDI ABYANEH" w:date="2021-11-15T15:30:00Z"/>
                <w:sz w:val="16"/>
                <w:szCs w:val="16"/>
                <w:lang w:eastAsia="zh-CN"/>
              </w:rPr>
            </w:pPr>
            <w:ins w:id="845" w:author="Mohammad ABDI ABYANEH" w:date="2021-11-15T15:30:00Z">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11</w:t>
              </w:r>
            </w:ins>
          </w:p>
        </w:tc>
        <w:tc>
          <w:tcPr>
            <w:tcW w:w="800" w:type="dxa"/>
            <w:shd w:val="solid" w:color="FFFFFF" w:fill="auto"/>
          </w:tcPr>
          <w:p w14:paraId="480C7BF2" w14:textId="5280958C" w:rsidR="007B3E63" w:rsidRDefault="007B3E63">
            <w:pPr>
              <w:pStyle w:val="TAC"/>
              <w:rPr>
                <w:ins w:id="846" w:author="Mohammad ABDI ABYANEH" w:date="2021-11-15T15:30:00Z"/>
                <w:sz w:val="16"/>
                <w:szCs w:val="16"/>
                <w:lang w:eastAsia="zh-CN"/>
              </w:rPr>
            </w:pPr>
            <w:ins w:id="847" w:author="Mohammad ABDI ABYANEH" w:date="2021-11-15T15:30:00Z">
              <w:r>
                <w:rPr>
                  <w:rFonts w:hint="eastAsia"/>
                  <w:sz w:val="16"/>
                  <w:szCs w:val="16"/>
                  <w:lang w:eastAsia="zh-CN"/>
                </w:rPr>
                <w:t>3</w:t>
              </w:r>
              <w:r>
                <w:rPr>
                  <w:sz w:val="16"/>
                  <w:szCs w:val="16"/>
                  <w:lang w:eastAsia="zh-CN"/>
                </w:rPr>
                <w:t>GPP RAN4 #101-e</w:t>
              </w:r>
            </w:ins>
          </w:p>
        </w:tc>
        <w:tc>
          <w:tcPr>
            <w:tcW w:w="1094" w:type="dxa"/>
            <w:shd w:val="solid" w:color="FFFFFF" w:fill="auto"/>
          </w:tcPr>
          <w:p w14:paraId="21FBC244" w14:textId="77777777" w:rsidR="007B3E63" w:rsidRPr="00985EEE" w:rsidRDefault="007B3E63" w:rsidP="007B3E63">
            <w:pPr>
              <w:pStyle w:val="TAC"/>
              <w:rPr>
                <w:ins w:id="848" w:author="Mohammad ABDI ABYANEH" w:date="2021-11-15T15:30:00Z"/>
                <w:sz w:val="16"/>
                <w:szCs w:val="16"/>
              </w:rPr>
            </w:pPr>
          </w:p>
        </w:tc>
        <w:tc>
          <w:tcPr>
            <w:tcW w:w="425" w:type="dxa"/>
            <w:shd w:val="solid" w:color="FFFFFF" w:fill="auto"/>
          </w:tcPr>
          <w:p w14:paraId="52586BE4" w14:textId="77777777" w:rsidR="007B3E63" w:rsidRPr="006B0D02" w:rsidRDefault="007B3E63" w:rsidP="007B3E63">
            <w:pPr>
              <w:pStyle w:val="TAL"/>
              <w:rPr>
                <w:ins w:id="849" w:author="Mohammad ABDI ABYANEH" w:date="2021-11-15T15:30:00Z"/>
                <w:sz w:val="16"/>
                <w:szCs w:val="16"/>
              </w:rPr>
            </w:pPr>
          </w:p>
        </w:tc>
        <w:tc>
          <w:tcPr>
            <w:tcW w:w="425" w:type="dxa"/>
            <w:shd w:val="solid" w:color="FFFFFF" w:fill="auto"/>
          </w:tcPr>
          <w:p w14:paraId="252FE4B8" w14:textId="77777777" w:rsidR="007B3E63" w:rsidRPr="006B0D02" w:rsidRDefault="007B3E63" w:rsidP="007B3E63">
            <w:pPr>
              <w:pStyle w:val="TAR"/>
              <w:rPr>
                <w:ins w:id="850" w:author="Mohammad ABDI ABYANEH" w:date="2021-11-15T15:30:00Z"/>
                <w:sz w:val="16"/>
                <w:szCs w:val="16"/>
              </w:rPr>
            </w:pPr>
          </w:p>
        </w:tc>
        <w:tc>
          <w:tcPr>
            <w:tcW w:w="425" w:type="dxa"/>
            <w:shd w:val="solid" w:color="FFFFFF" w:fill="auto"/>
          </w:tcPr>
          <w:p w14:paraId="396626FC" w14:textId="77777777" w:rsidR="007B3E63" w:rsidRPr="006B0D02" w:rsidRDefault="007B3E63" w:rsidP="007B3E63">
            <w:pPr>
              <w:pStyle w:val="TAC"/>
              <w:rPr>
                <w:ins w:id="851" w:author="Mohammad ABDI ABYANEH" w:date="2021-11-15T15:30:00Z"/>
                <w:sz w:val="16"/>
                <w:szCs w:val="16"/>
              </w:rPr>
            </w:pPr>
          </w:p>
        </w:tc>
        <w:tc>
          <w:tcPr>
            <w:tcW w:w="4962" w:type="dxa"/>
            <w:shd w:val="solid" w:color="FFFFFF" w:fill="auto"/>
          </w:tcPr>
          <w:p w14:paraId="217EBCDD" w14:textId="77777777" w:rsidR="007B3E63" w:rsidRDefault="007B3E63" w:rsidP="007B3E63">
            <w:pPr>
              <w:pStyle w:val="TAL"/>
              <w:rPr>
                <w:ins w:id="852" w:author="Mohammad ABDI ABYANEH" w:date="2021-11-15T15:32:00Z"/>
                <w:snapToGrid w:val="0"/>
                <w:color w:val="0000FF"/>
                <w:lang w:eastAsia="zh-CN"/>
              </w:rPr>
            </w:pPr>
            <w:ins w:id="853" w:author="Mohammad ABDI ABYANEH" w:date="2021-11-15T15:31:00Z">
              <w:r w:rsidRPr="007B3E63">
                <w:rPr>
                  <w:snapToGrid w:val="0"/>
                  <w:color w:val="0000FF"/>
                  <w:lang w:eastAsia="zh-CN"/>
                </w:rPr>
                <w:t>R4-2118554</w:t>
              </w:r>
              <w:r w:rsidRPr="007B3E63">
                <w:rPr>
                  <w:snapToGrid w:val="0"/>
                  <w:color w:val="0000FF"/>
                  <w:lang w:eastAsia="zh-CN"/>
                </w:rPr>
                <w:tab/>
                <w:t>TP for TR 36.717-03-01: CA_7A-38A-66A and CA_7A-38C-66A</w:t>
              </w:r>
            </w:ins>
          </w:p>
          <w:p w14:paraId="162030DF" w14:textId="77777777" w:rsidR="007B3E63" w:rsidRDefault="007B3E63" w:rsidP="007B3E63">
            <w:pPr>
              <w:pStyle w:val="TAL"/>
              <w:rPr>
                <w:ins w:id="854" w:author="Mohammad ABDI ABYANEH" w:date="2021-11-15T15:32:00Z"/>
                <w:snapToGrid w:val="0"/>
                <w:color w:val="0000FF"/>
                <w:lang w:eastAsia="zh-CN"/>
              </w:rPr>
            </w:pPr>
          </w:p>
          <w:p w14:paraId="1B3C55B9" w14:textId="77777777" w:rsidR="007B3E63" w:rsidRDefault="007B3E63" w:rsidP="007B3E63">
            <w:pPr>
              <w:pStyle w:val="TAL"/>
              <w:rPr>
                <w:ins w:id="855" w:author="Mohammad ABDI ABYANEH" w:date="2021-11-15T15:32:00Z"/>
                <w:snapToGrid w:val="0"/>
                <w:color w:val="0000FF"/>
                <w:lang w:eastAsia="zh-CN"/>
              </w:rPr>
            </w:pPr>
            <w:ins w:id="856" w:author="Mohammad ABDI ABYANEH" w:date="2021-11-15T15:32:00Z">
              <w:r w:rsidRPr="007B3E63">
                <w:rPr>
                  <w:snapToGrid w:val="0"/>
                  <w:color w:val="0000FF"/>
                  <w:lang w:eastAsia="zh-CN"/>
                </w:rPr>
                <w:t>R4-2118555</w:t>
              </w:r>
              <w:r w:rsidRPr="007B3E63">
                <w:rPr>
                  <w:snapToGrid w:val="0"/>
                  <w:color w:val="0000FF"/>
                  <w:lang w:eastAsia="zh-CN"/>
                </w:rPr>
                <w:tab/>
                <w:t>TP for TR 36.717-03-01: CA_20A-28A-32A</w:t>
              </w:r>
            </w:ins>
          </w:p>
          <w:p w14:paraId="74B16B0D" w14:textId="77777777" w:rsidR="007B3E63" w:rsidRDefault="007B3E63" w:rsidP="007B3E63">
            <w:pPr>
              <w:pStyle w:val="TAL"/>
              <w:rPr>
                <w:ins w:id="857" w:author="Mohammad ABDI ABYANEH" w:date="2021-11-15T15:32:00Z"/>
                <w:snapToGrid w:val="0"/>
                <w:color w:val="0000FF"/>
                <w:lang w:eastAsia="zh-CN"/>
              </w:rPr>
            </w:pPr>
          </w:p>
          <w:p w14:paraId="16AB7520" w14:textId="77777777" w:rsidR="007B3E63" w:rsidRDefault="007B3E63" w:rsidP="007B3E63">
            <w:pPr>
              <w:pStyle w:val="TAL"/>
              <w:rPr>
                <w:ins w:id="858" w:author="Mohammad ABDI ABYANEH" w:date="2021-11-15T15:32:00Z"/>
                <w:snapToGrid w:val="0"/>
                <w:color w:val="0000FF"/>
                <w:lang w:eastAsia="zh-CN"/>
              </w:rPr>
            </w:pPr>
            <w:ins w:id="859" w:author="Mohammad ABDI ABYANEH" w:date="2021-11-15T15:32:00Z">
              <w:r w:rsidRPr="007B3E63">
                <w:rPr>
                  <w:snapToGrid w:val="0"/>
                  <w:color w:val="0000FF"/>
                  <w:lang w:eastAsia="zh-CN"/>
                </w:rPr>
                <w:t>R4-2119742</w:t>
              </w:r>
              <w:r w:rsidRPr="007B3E63">
                <w:rPr>
                  <w:snapToGrid w:val="0"/>
                  <w:color w:val="0000FF"/>
                  <w:lang w:eastAsia="zh-CN"/>
                </w:rPr>
                <w:tab/>
                <w:t>TP for TR 36.717-03-01: CA_1A-28A-32A</w:t>
              </w:r>
            </w:ins>
          </w:p>
          <w:p w14:paraId="4AB8FC47" w14:textId="77777777" w:rsidR="007B3E63" w:rsidRDefault="007B3E63" w:rsidP="007B3E63">
            <w:pPr>
              <w:pStyle w:val="TAL"/>
              <w:rPr>
                <w:ins w:id="860" w:author="Mohammad ABDI ABYANEH" w:date="2021-11-15T15:32:00Z"/>
                <w:snapToGrid w:val="0"/>
                <w:color w:val="0000FF"/>
                <w:lang w:eastAsia="zh-CN"/>
              </w:rPr>
            </w:pPr>
          </w:p>
          <w:p w14:paraId="1EF2579B" w14:textId="7459D990" w:rsidR="007B3E63" w:rsidRPr="000C2C46" w:rsidRDefault="007B3E63">
            <w:pPr>
              <w:pStyle w:val="TAL"/>
              <w:rPr>
                <w:ins w:id="861" w:author="Mohammad ABDI ABYANEH" w:date="2021-11-15T15:30:00Z"/>
                <w:snapToGrid w:val="0"/>
                <w:color w:val="0000FF"/>
                <w:lang w:eastAsia="zh-CN"/>
              </w:rPr>
            </w:pPr>
            <w:ins w:id="862" w:author="Mohammad ABDI ABYANEH" w:date="2021-11-15T15:33:00Z">
              <w:r w:rsidRPr="007B3E63">
                <w:rPr>
                  <w:snapToGrid w:val="0"/>
                  <w:color w:val="0000FF"/>
                  <w:lang w:eastAsia="zh-CN"/>
                </w:rPr>
                <w:t>R4-2119743</w:t>
              </w:r>
              <w:r w:rsidRPr="007B3E63">
                <w:rPr>
                  <w:snapToGrid w:val="0"/>
                  <w:color w:val="0000FF"/>
                  <w:lang w:eastAsia="zh-CN"/>
                </w:rPr>
                <w:tab/>
                <w:t>TP for TR 36.717-03-01: CA_3A-28A-32A</w:t>
              </w:r>
            </w:ins>
          </w:p>
        </w:tc>
        <w:tc>
          <w:tcPr>
            <w:tcW w:w="708" w:type="dxa"/>
            <w:shd w:val="solid" w:color="FFFFFF" w:fill="auto"/>
          </w:tcPr>
          <w:p w14:paraId="5217A8C7" w14:textId="2B1EEC89" w:rsidR="007B3E63" w:rsidRDefault="007B3E63">
            <w:pPr>
              <w:pStyle w:val="TAC"/>
              <w:rPr>
                <w:ins w:id="863" w:author="Mohammad ABDI ABYANEH" w:date="2021-11-15T15:30:00Z"/>
                <w:snapToGrid w:val="0"/>
                <w:color w:val="0000FF"/>
                <w:lang w:eastAsia="zh-CN"/>
              </w:rPr>
            </w:pPr>
            <w:ins w:id="864" w:author="Mohammad ABDI ABYANEH" w:date="2021-11-15T15:31:00Z">
              <w:r>
                <w:rPr>
                  <w:rFonts w:hint="eastAsia"/>
                  <w:snapToGrid w:val="0"/>
                  <w:color w:val="0000FF"/>
                  <w:lang w:eastAsia="zh-CN"/>
                </w:rPr>
                <w:t>0</w:t>
              </w:r>
              <w:r>
                <w:rPr>
                  <w:snapToGrid w:val="0"/>
                  <w:color w:val="0000FF"/>
                  <w:lang w:eastAsia="zh-CN"/>
                </w:rPr>
                <w:t>.5.0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E68BE" w14:textId="77777777" w:rsidR="00385902" w:rsidRDefault="00385902">
      <w:r>
        <w:separator/>
      </w:r>
    </w:p>
  </w:endnote>
  <w:endnote w:type="continuationSeparator" w:id="0">
    <w:p w14:paraId="1FCCAA8D" w14:textId="77777777" w:rsidR="00385902" w:rsidRDefault="0038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panose1 w:val="02020400000000000000"/>
    <w:charset w:val="80"/>
    <w:family w:val="roman"/>
    <w:pitch w:val="variable"/>
    <w:sig w:usb0="00000000"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AB6342" w:rsidRDefault="00AB63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CE535" w14:textId="77777777" w:rsidR="00385902" w:rsidRDefault="00385902">
      <w:r>
        <w:separator/>
      </w:r>
    </w:p>
  </w:footnote>
  <w:footnote w:type="continuationSeparator" w:id="0">
    <w:p w14:paraId="108F3F1E" w14:textId="77777777" w:rsidR="00385902" w:rsidRDefault="00385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159796B"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69B">
      <w:rPr>
        <w:rFonts w:ascii="Arial" w:hAnsi="Arial" w:cs="Arial"/>
        <w:b/>
        <w:noProof/>
        <w:sz w:val="18"/>
        <w:szCs w:val="18"/>
      </w:rPr>
      <w:t>3GPP TR 36.717-03-01 V0.5.0 (2021-11)</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169B">
      <w:rPr>
        <w:rFonts w:ascii="Arial" w:hAnsi="Arial" w:cs="Arial"/>
        <w:b/>
        <w:noProof/>
        <w:sz w:val="18"/>
        <w:szCs w:val="18"/>
      </w:rPr>
      <w:t>15</w:t>
    </w:r>
    <w:r>
      <w:rPr>
        <w:rFonts w:ascii="Arial" w:hAnsi="Arial" w:cs="Arial"/>
        <w:b/>
        <w:sz w:val="18"/>
        <w:szCs w:val="18"/>
      </w:rPr>
      <w:fldChar w:fldCharType="end"/>
    </w:r>
  </w:p>
  <w:p w14:paraId="31FFC0E3" w14:textId="5FA816BD"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69B">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3E"/>
    <w:rsid w:val="00012EE6"/>
    <w:rsid w:val="00033397"/>
    <w:rsid w:val="00040095"/>
    <w:rsid w:val="00051834"/>
    <w:rsid w:val="00054A22"/>
    <w:rsid w:val="00062023"/>
    <w:rsid w:val="000655A6"/>
    <w:rsid w:val="00080512"/>
    <w:rsid w:val="00084863"/>
    <w:rsid w:val="000C2C46"/>
    <w:rsid w:val="000C47C3"/>
    <w:rsid w:val="000D58AB"/>
    <w:rsid w:val="00133525"/>
    <w:rsid w:val="00134FEF"/>
    <w:rsid w:val="001476A5"/>
    <w:rsid w:val="00151991"/>
    <w:rsid w:val="001777BF"/>
    <w:rsid w:val="001A4C42"/>
    <w:rsid w:val="001A7420"/>
    <w:rsid w:val="001B6637"/>
    <w:rsid w:val="001C21C3"/>
    <w:rsid w:val="001D02C2"/>
    <w:rsid w:val="001F0C1D"/>
    <w:rsid w:val="001F1132"/>
    <w:rsid w:val="001F168B"/>
    <w:rsid w:val="002347A2"/>
    <w:rsid w:val="00241F53"/>
    <w:rsid w:val="002675F0"/>
    <w:rsid w:val="002B6339"/>
    <w:rsid w:val="002E00EE"/>
    <w:rsid w:val="003028EE"/>
    <w:rsid w:val="003172DC"/>
    <w:rsid w:val="0035462D"/>
    <w:rsid w:val="003763BC"/>
    <w:rsid w:val="003765B8"/>
    <w:rsid w:val="00385902"/>
    <w:rsid w:val="003A6780"/>
    <w:rsid w:val="003C3971"/>
    <w:rsid w:val="004007EF"/>
    <w:rsid w:val="00423334"/>
    <w:rsid w:val="004345EC"/>
    <w:rsid w:val="00446CA7"/>
    <w:rsid w:val="00465515"/>
    <w:rsid w:val="00486291"/>
    <w:rsid w:val="004A7D1F"/>
    <w:rsid w:val="004D3578"/>
    <w:rsid w:val="004E213A"/>
    <w:rsid w:val="004F0988"/>
    <w:rsid w:val="004F3340"/>
    <w:rsid w:val="00520957"/>
    <w:rsid w:val="0053388B"/>
    <w:rsid w:val="00535773"/>
    <w:rsid w:val="00543E6C"/>
    <w:rsid w:val="00565087"/>
    <w:rsid w:val="00573381"/>
    <w:rsid w:val="00597B11"/>
    <w:rsid w:val="005A646D"/>
    <w:rsid w:val="005B6024"/>
    <w:rsid w:val="005D2E01"/>
    <w:rsid w:val="005D7526"/>
    <w:rsid w:val="005E4BB2"/>
    <w:rsid w:val="006006DE"/>
    <w:rsid w:val="00602AEA"/>
    <w:rsid w:val="00607B1C"/>
    <w:rsid w:val="00614FDF"/>
    <w:rsid w:val="00622C4C"/>
    <w:rsid w:val="0063543D"/>
    <w:rsid w:val="00647114"/>
    <w:rsid w:val="00656B9D"/>
    <w:rsid w:val="006A323F"/>
    <w:rsid w:val="006B30D0"/>
    <w:rsid w:val="006C3D95"/>
    <w:rsid w:val="006E5C86"/>
    <w:rsid w:val="00701116"/>
    <w:rsid w:val="0070169B"/>
    <w:rsid w:val="00713C44"/>
    <w:rsid w:val="00734A5B"/>
    <w:rsid w:val="0074026F"/>
    <w:rsid w:val="007429F6"/>
    <w:rsid w:val="00744E76"/>
    <w:rsid w:val="00774DA4"/>
    <w:rsid w:val="00781F0F"/>
    <w:rsid w:val="007B3E63"/>
    <w:rsid w:val="007B600E"/>
    <w:rsid w:val="007F0F4A"/>
    <w:rsid w:val="008028A4"/>
    <w:rsid w:val="00804DF6"/>
    <w:rsid w:val="00830747"/>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B6342"/>
    <w:rsid w:val="00AC1EA8"/>
    <w:rsid w:val="00AC6BC6"/>
    <w:rsid w:val="00AD60E2"/>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CC3A86"/>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5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DF558-0FB2-4393-B811-F9A2B46A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8173</Words>
  <Characters>46589</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Mohammad ABDI ABYANEH</cp:lastModifiedBy>
  <cp:revision>2</cp:revision>
  <cp:lastPrinted>2019-02-25T14:05:00Z</cp:lastPrinted>
  <dcterms:created xsi:type="dcterms:W3CDTF">2021-11-16T16:12:00Z</dcterms:created>
  <dcterms:modified xsi:type="dcterms:W3CDTF">2021-11-16T16:12:00Z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